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27" w:type="dxa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444"/>
        <w:gridCol w:w="397"/>
        <w:gridCol w:w="608"/>
        <w:gridCol w:w="1117"/>
        <w:gridCol w:w="1300"/>
        <w:gridCol w:w="1692"/>
        <w:gridCol w:w="1557"/>
        <w:gridCol w:w="2971"/>
        <w:gridCol w:w="2124"/>
        <w:gridCol w:w="1417"/>
      </w:tblGrid>
      <w:tr w:rsidR="00C8227B" w:rsidRPr="0027225D">
        <w:trPr>
          <w:trHeight w:val="1230"/>
        </w:trPr>
        <w:tc>
          <w:tcPr>
            <w:tcW w:w="13627" w:type="dxa"/>
            <w:gridSpan w:val="10"/>
            <w:vAlign w:val="bottom"/>
          </w:tcPr>
          <w:p w:rsidR="00C8227B" w:rsidRPr="0027225D" w:rsidRDefault="00C8227B" w:rsidP="00EB2833">
            <w:pPr>
              <w:pStyle w:val="NoSpacing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tr-TR"/>
              </w:rPr>
            </w:pPr>
            <w:r w:rsidRPr="0027225D">
              <w:rPr>
                <w:rFonts w:ascii="Arial" w:hAnsi="Arial" w:cs="Arial"/>
                <w:b/>
                <w:bCs/>
                <w:sz w:val="28"/>
                <w:szCs w:val="28"/>
                <w:lang w:eastAsia="tr-TR"/>
              </w:rPr>
              <w:t xml:space="preserve">2011-2012 EĞİTİM-ÖĞRETİM YILI MARMARA İLKÖĞRETİM OKULU MÜDÜRLÜĞÜ  </w:t>
            </w:r>
            <w:r w:rsidRPr="0027225D">
              <w:rPr>
                <w:rFonts w:ascii="Arial" w:hAnsi="Arial" w:cs="Arial"/>
                <w:b/>
                <w:bCs/>
                <w:sz w:val="28"/>
                <w:szCs w:val="28"/>
                <w:lang w:eastAsia="tr-TR"/>
              </w:rPr>
              <w:br/>
              <w:t>OKUL REHBERLİK VE PSİKOLOJİK DANIŞMA HİZMETLERİ ÇERÇEVE PROGRAMI</w:t>
            </w:r>
          </w:p>
          <w:p w:rsidR="00C8227B" w:rsidRPr="0027225D" w:rsidRDefault="00C8227B" w:rsidP="00EB2833">
            <w:pPr>
              <w:pStyle w:val="NoSpacing"/>
              <w:jc w:val="center"/>
              <w:rPr>
                <w:rFonts w:ascii="Arial" w:hAnsi="Arial" w:cs="Arial"/>
                <w:sz w:val="28"/>
                <w:szCs w:val="28"/>
                <w:lang w:eastAsia="tr-TR"/>
              </w:rPr>
            </w:pPr>
          </w:p>
        </w:tc>
      </w:tr>
      <w:tr w:rsidR="00C8227B" w:rsidRPr="0027225D">
        <w:trPr>
          <w:trHeight w:val="315"/>
        </w:trPr>
        <w:tc>
          <w:tcPr>
            <w:tcW w:w="431" w:type="dxa"/>
            <w:vMerge w:val="restart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lang w:eastAsia="tr-TR"/>
              </w:rPr>
              <w:t>AY</w:t>
            </w:r>
          </w:p>
        </w:tc>
        <w:tc>
          <w:tcPr>
            <w:tcW w:w="1006" w:type="dxa"/>
            <w:gridSpan w:val="2"/>
            <w:vMerge w:val="restart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lang w:eastAsia="tr-TR"/>
              </w:rPr>
              <w:t>HAFTA</w:t>
            </w:r>
          </w:p>
        </w:tc>
        <w:tc>
          <w:tcPr>
            <w:tcW w:w="4111" w:type="dxa"/>
            <w:gridSpan w:val="3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lang w:eastAsia="tr-TR"/>
              </w:rPr>
              <w:t>Grup Rehberliği</w:t>
            </w:r>
          </w:p>
        </w:tc>
        <w:tc>
          <w:tcPr>
            <w:tcW w:w="1559" w:type="dxa"/>
            <w:vMerge w:val="restart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lang w:eastAsia="tr-TR"/>
              </w:rPr>
              <w:t>Bireysel Planlama</w:t>
            </w:r>
          </w:p>
        </w:tc>
        <w:tc>
          <w:tcPr>
            <w:tcW w:w="2977" w:type="dxa"/>
            <w:vMerge w:val="restart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lang w:eastAsia="tr-TR"/>
              </w:rPr>
              <w:t>Müdahale Hizmetleri</w:t>
            </w:r>
          </w:p>
        </w:tc>
        <w:tc>
          <w:tcPr>
            <w:tcW w:w="2126" w:type="dxa"/>
            <w:vMerge w:val="restart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lang w:eastAsia="tr-TR"/>
              </w:rPr>
              <w:t>Program Geliştirme,                                                                                                                                                                                          Araştırma, Müşavirlik ve Profosyonel Gelişim</w:t>
            </w:r>
          </w:p>
        </w:tc>
        <w:tc>
          <w:tcPr>
            <w:tcW w:w="1417" w:type="dxa"/>
            <w:vMerge w:val="restart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lang w:eastAsia="tr-TR"/>
              </w:rPr>
              <w:t>Diğer</w:t>
            </w:r>
          </w:p>
        </w:tc>
      </w:tr>
      <w:tr w:rsidR="00C8227B" w:rsidRPr="0027225D">
        <w:trPr>
          <w:trHeight w:val="315"/>
        </w:trPr>
        <w:tc>
          <w:tcPr>
            <w:tcW w:w="43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</w:p>
        </w:tc>
        <w:tc>
          <w:tcPr>
            <w:tcW w:w="1006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</w:p>
        </w:tc>
        <w:tc>
          <w:tcPr>
            <w:tcW w:w="2417" w:type="dxa"/>
            <w:gridSpan w:val="2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lang w:eastAsia="tr-TR"/>
              </w:rPr>
            </w:pPr>
            <w:r w:rsidRPr="00EB2833">
              <w:rPr>
                <w:rFonts w:ascii="Arial" w:hAnsi="Arial" w:cs="Arial"/>
                <w:lang w:eastAsia="tr-TR"/>
              </w:rPr>
              <w:t>Sınıf</w:t>
            </w:r>
          </w:p>
        </w:tc>
        <w:tc>
          <w:tcPr>
            <w:tcW w:w="1694" w:type="dxa"/>
            <w:vMerge w:val="restart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lang w:eastAsia="tr-TR"/>
              </w:rPr>
            </w:pPr>
            <w:r w:rsidRPr="00EB2833">
              <w:rPr>
                <w:rFonts w:ascii="Arial" w:hAnsi="Arial" w:cs="Arial"/>
                <w:lang w:eastAsia="tr-TR"/>
              </w:rPr>
              <w:t>Okul</w:t>
            </w:r>
          </w:p>
        </w:tc>
        <w:tc>
          <w:tcPr>
            <w:tcW w:w="155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</w:p>
        </w:tc>
        <w:tc>
          <w:tcPr>
            <w:tcW w:w="297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</w:p>
        </w:tc>
        <w:tc>
          <w:tcPr>
            <w:tcW w:w="141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</w:p>
        </w:tc>
      </w:tr>
      <w:tr w:rsidR="00C8227B" w:rsidRPr="0027225D">
        <w:trPr>
          <w:trHeight w:val="615"/>
        </w:trPr>
        <w:tc>
          <w:tcPr>
            <w:tcW w:w="43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</w:p>
        </w:tc>
        <w:tc>
          <w:tcPr>
            <w:tcW w:w="1006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</w:p>
        </w:tc>
        <w:tc>
          <w:tcPr>
            <w:tcW w:w="1117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lang w:eastAsia="tr-TR"/>
              </w:rPr>
            </w:pPr>
            <w:r w:rsidRPr="00EB2833">
              <w:rPr>
                <w:rFonts w:ascii="Arial" w:hAnsi="Arial" w:cs="Arial"/>
                <w:lang w:eastAsia="tr-TR"/>
              </w:rPr>
              <w:t>Sınıf Düzeyleri</w:t>
            </w:r>
          </w:p>
        </w:tc>
        <w:tc>
          <w:tcPr>
            <w:tcW w:w="1300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lang w:eastAsia="tr-TR"/>
              </w:rPr>
            </w:pPr>
            <w:r w:rsidRPr="00EB2833">
              <w:rPr>
                <w:rFonts w:ascii="Arial" w:hAnsi="Arial" w:cs="Arial"/>
                <w:lang w:eastAsia="tr-TR"/>
              </w:rPr>
              <w:t>Kazanım Numarası</w:t>
            </w:r>
          </w:p>
        </w:tc>
        <w:tc>
          <w:tcPr>
            <w:tcW w:w="169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</w:p>
        </w:tc>
        <w:tc>
          <w:tcPr>
            <w:tcW w:w="155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</w:p>
        </w:tc>
        <w:tc>
          <w:tcPr>
            <w:tcW w:w="297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</w:p>
        </w:tc>
        <w:tc>
          <w:tcPr>
            <w:tcW w:w="141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lang w:eastAsia="tr-TR"/>
              </w:rPr>
            </w:pPr>
          </w:p>
        </w:tc>
      </w:tr>
      <w:tr w:rsidR="00C8227B" w:rsidRPr="0027225D">
        <w:trPr>
          <w:trHeight w:val="2244"/>
        </w:trPr>
        <w:tc>
          <w:tcPr>
            <w:tcW w:w="431" w:type="dxa"/>
            <w:vMerge w:val="restart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EB2833">
              <w:rPr>
                <w:rFonts w:ascii="Arial" w:hAnsi="Arial" w:cs="Arial"/>
                <w:sz w:val="24"/>
                <w:szCs w:val="24"/>
                <w:lang w:eastAsia="tr-TR"/>
              </w:rPr>
              <w:t>EYLÜL</w:t>
            </w:r>
          </w:p>
        </w:tc>
        <w:tc>
          <w:tcPr>
            <w:tcW w:w="398" w:type="dxa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1.Hafta </w:t>
            </w:r>
          </w:p>
        </w:tc>
        <w:tc>
          <w:tcPr>
            <w:tcW w:w="608" w:type="dxa"/>
            <w:noWrap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5-9 Eylül</w:t>
            </w:r>
          </w:p>
        </w:tc>
        <w:tc>
          <w:tcPr>
            <w:tcW w:w="1117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00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4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59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0" w:type="dxa"/>
            <w:gridSpan w:val="3"/>
            <w:vAlign w:val="center"/>
          </w:tcPr>
          <w:p w:rsidR="00C8227B" w:rsidRPr="0027225D" w:rsidRDefault="00C8227B" w:rsidP="00EB2833">
            <w:pPr>
              <w:pStyle w:val="NoSpacing"/>
              <w:rPr>
                <w:lang w:eastAsia="tr-TR"/>
              </w:rPr>
            </w:pPr>
            <w:r w:rsidRPr="0027225D">
              <w:rPr>
                <w:rFonts w:ascii="Arial" w:hAnsi="Arial" w:cs="Arial"/>
                <w:lang w:eastAsia="tr-TR"/>
              </w:rPr>
              <w:t>►</w:t>
            </w:r>
            <w:r w:rsidRPr="0027225D">
              <w:rPr>
                <w:lang w:eastAsia="tr-TR"/>
              </w:rPr>
              <w:t xml:space="preserve">Okul Rehberlik ve Psikolojik Danışma Hizmetleri Yürütme Komisyonu üyelerinin seçimi. </w:t>
            </w:r>
            <w:r w:rsidRPr="0027225D">
              <w:rPr>
                <w:lang w:eastAsia="tr-TR"/>
              </w:rPr>
              <w:br/>
            </w:r>
            <w:r w:rsidRPr="0027225D">
              <w:rPr>
                <w:rFonts w:ascii="Arial" w:hAnsi="Arial" w:cs="Arial"/>
                <w:lang w:eastAsia="tr-TR"/>
              </w:rPr>
              <w:t>►</w:t>
            </w:r>
            <w:r w:rsidRPr="0027225D">
              <w:rPr>
                <w:lang w:eastAsia="tr-TR"/>
              </w:rPr>
              <w:t>Okul Rehberlik ve Psikolojik Danışma Hizmetleri 2011-2012 Eğitim-Öğretim yılı çalışma programının hazırlanması ve  bir örneğinin RAM’ a gönderilmesi ( en geç 30 Eylül 2011  tarihine kadar )</w:t>
            </w:r>
            <w:r w:rsidRPr="0027225D">
              <w:rPr>
                <w:lang w:eastAsia="tr-TR"/>
              </w:rPr>
              <w:br/>
            </w:r>
            <w:r w:rsidRPr="0027225D">
              <w:rPr>
                <w:rFonts w:ascii="Arial" w:hAnsi="Arial" w:cs="Arial"/>
                <w:lang w:eastAsia="tr-TR"/>
              </w:rPr>
              <w:t>►</w:t>
            </w:r>
            <w:r w:rsidRPr="0027225D">
              <w:rPr>
                <w:lang w:eastAsia="tr-TR"/>
              </w:rPr>
              <w:t xml:space="preserve">Okul Rehberlik ve Psikolojik Danışma Hizmetleri Yürütme Komisyonu Toplantısı </w:t>
            </w:r>
            <w:r w:rsidRPr="0027225D">
              <w:rPr>
                <w:lang w:eastAsia="tr-TR"/>
              </w:rPr>
              <w:br/>
            </w:r>
            <w:r w:rsidRPr="0027225D">
              <w:rPr>
                <w:rFonts w:ascii="Arial" w:hAnsi="Arial" w:cs="Arial"/>
                <w:lang w:eastAsia="tr-TR"/>
              </w:rPr>
              <w:t>►</w:t>
            </w:r>
            <w:r w:rsidRPr="0027225D">
              <w:rPr>
                <w:lang w:eastAsia="tr-TR"/>
              </w:rPr>
              <w:t>Eğitim ortamlarında şiddetin önlenmesi ve azaltılması okul yürütme kurulu üyelerinin seçimi.</w:t>
            </w:r>
          </w:p>
        </w:tc>
      </w:tr>
      <w:tr w:rsidR="00C8227B" w:rsidRPr="0027225D">
        <w:trPr>
          <w:trHeight w:val="1920"/>
        </w:trPr>
        <w:tc>
          <w:tcPr>
            <w:tcW w:w="43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98" w:type="dxa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2.Hafta </w:t>
            </w:r>
          </w:p>
        </w:tc>
        <w:tc>
          <w:tcPr>
            <w:tcW w:w="608" w:type="dxa"/>
            <w:noWrap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12-16 Eylül</w:t>
            </w:r>
          </w:p>
        </w:tc>
        <w:tc>
          <w:tcPr>
            <w:tcW w:w="1117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300" w:type="dxa"/>
            <w:noWrap/>
            <w:vAlign w:val="bottom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94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1.Sınıfların uyum çalışmaları</w:t>
            </w:r>
          </w:p>
        </w:tc>
        <w:tc>
          <w:tcPr>
            <w:tcW w:w="1559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977" w:type="dxa"/>
            <w:vAlign w:val="center"/>
          </w:tcPr>
          <w:p w:rsidR="00C8227B" w:rsidRPr="00EB2833" w:rsidRDefault="00C8227B" w:rsidP="00EB2833">
            <w:pPr>
              <w:spacing w:after="24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►"Okula Uyum" ile ilgili 1. sınıf velilerine broşür dağıtılması ve seminer verilmesi.</w:t>
            </w:r>
          </w:p>
        </w:tc>
        <w:tc>
          <w:tcPr>
            <w:tcW w:w="2126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►Özel eğitim gerektiren öğrencilere yönelik  BEP komisyon toplantısı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►Kaynaştırma öğrencileri ile ilgili çalışmaların planlanması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►Eğitim ortamlarında şiddetin önlenmesi ve azaltılması okul eylem planının hazırlanması ve İl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çe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 Milli Eğitim Müdürlüğü'ne gönderilmesi</w:t>
            </w:r>
          </w:p>
        </w:tc>
        <w:tc>
          <w:tcPr>
            <w:tcW w:w="1417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C8227B" w:rsidRPr="0027225D">
        <w:trPr>
          <w:trHeight w:val="1155"/>
        </w:trPr>
        <w:tc>
          <w:tcPr>
            <w:tcW w:w="43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98" w:type="dxa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3.Hafta  </w:t>
            </w:r>
          </w:p>
        </w:tc>
        <w:tc>
          <w:tcPr>
            <w:tcW w:w="608" w:type="dxa"/>
            <w:noWrap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19-23 Eylül</w:t>
            </w:r>
          </w:p>
        </w:tc>
        <w:tc>
          <w:tcPr>
            <w:tcW w:w="1117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300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1694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Okul ve sınıf içinde uyulması gereken  kurallar hakkında bilgi verilmesi.</w:t>
            </w:r>
          </w:p>
        </w:tc>
        <w:tc>
          <w:tcPr>
            <w:tcW w:w="1559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977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►Okul korkusu yaşayan öğrencilere yönelik danışma hizmetlerinin yürütülmesi</w:t>
            </w:r>
          </w:p>
        </w:tc>
        <w:tc>
          <w:tcPr>
            <w:tcW w:w="2126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►Öğretmenlere Müşavirlik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►Kaynaştırma öğrencileri ile ilgili çalışmaların planlanması</w:t>
            </w:r>
          </w:p>
        </w:tc>
        <w:tc>
          <w:tcPr>
            <w:tcW w:w="1417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Okul rehberlik panosunun hazırlanması.                                                                                                                                                                           </w:t>
            </w:r>
          </w:p>
        </w:tc>
      </w:tr>
      <w:tr w:rsidR="00C8227B" w:rsidRPr="0027225D">
        <w:trPr>
          <w:trHeight w:val="270"/>
        </w:trPr>
        <w:tc>
          <w:tcPr>
            <w:tcW w:w="43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98" w:type="dxa"/>
            <w:vMerge w:val="restart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4.Hafta </w:t>
            </w:r>
          </w:p>
        </w:tc>
        <w:tc>
          <w:tcPr>
            <w:tcW w:w="608" w:type="dxa"/>
            <w:vMerge w:val="restart"/>
            <w:noWrap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26-30 Eylül</w:t>
            </w:r>
          </w:p>
        </w:tc>
        <w:tc>
          <w:tcPr>
            <w:tcW w:w="1117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300" w:type="dxa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94" w:type="dxa"/>
            <w:vMerge w:val="restart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Eğitsel ve Mesleki amaçlı bireysel görüşme.</w:t>
            </w:r>
          </w:p>
        </w:tc>
        <w:tc>
          <w:tcPr>
            <w:tcW w:w="2977" w:type="dxa"/>
            <w:vMerge w:val="restart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►Okul korkusu yaşayan öğrencilere yönelik danışma hizmetlerinin yürütülmesi</w:t>
            </w:r>
          </w:p>
        </w:tc>
        <w:tc>
          <w:tcPr>
            <w:tcW w:w="2126" w:type="dxa"/>
            <w:vMerge w:val="restart"/>
            <w:vAlign w:val="center"/>
          </w:tcPr>
          <w:p w:rsidR="00C8227B" w:rsidRPr="00EB2833" w:rsidRDefault="00C8227B" w:rsidP="00D945CD">
            <w:pPr>
              <w:spacing w:after="24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►Sınıf Rehber Öğretmenlerine, etkinliklere ilişkin müşavirlik .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►Okullarda şiddetin önlenmesine yönelik tüm Sınıf ve Branş öğretmenleri ile toplantı yapılması</w:t>
            </w:r>
          </w:p>
        </w:tc>
        <w:tc>
          <w:tcPr>
            <w:tcW w:w="1417" w:type="dxa"/>
            <w:vMerge w:val="restart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C8227B" w:rsidRPr="0027225D">
        <w:trPr>
          <w:trHeight w:val="270"/>
        </w:trPr>
        <w:tc>
          <w:tcPr>
            <w:tcW w:w="43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9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00" w:type="dxa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69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7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70"/>
        </w:trPr>
        <w:tc>
          <w:tcPr>
            <w:tcW w:w="43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9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300" w:type="dxa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169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7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70"/>
        </w:trPr>
        <w:tc>
          <w:tcPr>
            <w:tcW w:w="43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9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00" w:type="dxa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70</w:t>
            </w:r>
          </w:p>
        </w:tc>
        <w:tc>
          <w:tcPr>
            <w:tcW w:w="169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7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70"/>
        </w:trPr>
        <w:tc>
          <w:tcPr>
            <w:tcW w:w="43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9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300" w:type="dxa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169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7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70"/>
        </w:trPr>
        <w:tc>
          <w:tcPr>
            <w:tcW w:w="43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9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300" w:type="dxa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117</w:t>
            </w:r>
          </w:p>
        </w:tc>
        <w:tc>
          <w:tcPr>
            <w:tcW w:w="169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7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70"/>
        </w:trPr>
        <w:tc>
          <w:tcPr>
            <w:tcW w:w="43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9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300" w:type="dxa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150</w:t>
            </w:r>
          </w:p>
        </w:tc>
        <w:tc>
          <w:tcPr>
            <w:tcW w:w="169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7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70"/>
        </w:trPr>
        <w:tc>
          <w:tcPr>
            <w:tcW w:w="43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39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300" w:type="dxa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76</w:t>
            </w:r>
          </w:p>
        </w:tc>
        <w:tc>
          <w:tcPr>
            <w:tcW w:w="169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7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C8227B" w:rsidRDefault="00C8227B"/>
    <w:tbl>
      <w:tblPr>
        <w:tblW w:w="13660" w:type="dxa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399"/>
        <w:gridCol w:w="497"/>
        <w:gridCol w:w="458"/>
        <w:gridCol w:w="1117"/>
        <w:gridCol w:w="1449"/>
        <w:gridCol w:w="1657"/>
        <w:gridCol w:w="1580"/>
        <w:gridCol w:w="2904"/>
        <w:gridCol w:w="2180"/>
        <w:gridCol w:w="1419"/>
      </w:tblGrid>
      <w:tr w:rsidR="00C8227B" w:rsidRPr="0027225D" w:rsidTr="003E05B7">
        <w:trPr>
          <w:trHeight w:val="315"/>
        </w:trPr>
        <w:tc>
          <w:tcPr>
            <w:tcW w:w="399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AY</w:t>
            </w:r>
          </w:p>
        </w:tc>
        <w:tc>
          <w:tcPr>
            <w:tcW w:w="955" w:type="dxa"/>
            <w:gridSpan w:val="2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4223" w:type="dxa"/>
            <w:gridSpan w:val="3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Grup Rehberliği</w:t>
            </w:r>
          </w:p>
        </w:tc>
        <w:tc>
          <w:tcPr>
            <w:tcW w:w="158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Bireysel Planlama</w:t>
            </w:r>
          </w:p>
        </w:tc>
        <w:tc>
          <w:tcPr>
            <w:tcW w:w="2904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Müdahale Hizmetleri</w:t>
            </w:r>
          </w:p>
        </w:tc>
        <w:tc>
          <w:tcPr>
            <w:tcW w:w="218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Program Geliştirme,                                                                                                                                                                                          Araştırma, Müşavirlik ve Profosyonel Gelişim</w:t>
            </w:r>
          </w:p>
        </w:tc>
        <w:tc>
          <w:tcPr>
            <w:tcW w:w="1419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Diğer</w:t>
            </w:r>
          </w:p>
        </w:tc>
      </w:tr>
      <w:tr w:rsidR="00C8227B" w:rsidRPr="0027225D" w:rsidTr="003E05B7">
        <w:trPr>
          <w:trHeight w:val="31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66" w:type="dxa"/>
            <w:gridSpan w:val="2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Sınıf</w:t>
            </w:r>
          </w:p>
        </w:tc>
        <w:tc>
          <w:tcPr>
            <w:tcW w:w="1657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Okul</w:t>
            </w: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61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Sınıf Düzeyleri</w:t>
            </w:r>
          </w:p>
        </w:tc>
        <w:tc>
          <w:tcPr>
            <w:tcW w:w="1449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Kazanım Numarası</w:t>
            </w:r>
          </w:p>
        </w:tc>
        <w:tc>
          <w:tcPr>
            <w:tcW w:w="165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1725"/>
        </w:trPr>
        <w:tc>
          <w:tcPr>
            <w:tcW w:w="399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     K     İ     M</w:t>
            </w: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1. hafta</w:t>
            </w:r>
          </w:p>
        </w:tc>
        <w:tc>
          <w:tcPr>
            <w:tcW w:w="458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3-7 Ekim</w:t>
            </w: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449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165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►Öğrencilere verimli ders çalışma tekniklerinin anlatılması.</w:t>
            </w:r>
          </w:p>
        </w:tc>
        <w:tc>
          <w:tcPr>
            <w:tcW w:w="158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Eğitsel ve Mesleki amaçlı bireysel görüşme.</w:t>
            </w:r>
          </w:p>
        </w:tc>
        <w:tc>
          <w:tcPr>
            <w:tcW w:w="2904" w:type="dxa"/>
            <w:shd w:val="clear" w:color="000000" w:fill="FFFFFF"/>
            <w:vAlign w:val="bottom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ihtiyaç gösteren ya da sorun yaşayan veya sorun yaşaması muhtemel risk gruplarındaki öğrencilere yönelik Bireysel ya da Grupla Danışma.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80" w:type="dxa"/>
            <w:shd w:val="clear" w:color="000000" w:fill="FFFFFF"/>
            <w:vAlign w:val="center"/>
          </w:tcPr>
          <w:p w:rsidR="00C8227B" w:rsidRPr="00EB2833" w:rsidRDefault="00C8227B" w:rsidP="00564D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►Sınıf Rehber Öğretmenlerine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 etkinliklere ilişkin müşavirlik.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Okul rehberlik panosunun güncellenmesi</w:t>
            </w:r>
          </w:p>
        </w:tc>
      </w:tr>
      <w:tr w:rsidR="00C8227B" w:rsidRPr="0027225D" w:rsidTr="003E05B7">
        <w:trPr>
          <w:trHeight w:val="25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2.Hafta</w:t>
            </w:r>
          </w:p>
        </w:tc>
        <w:tc>
          <w:tcPr>
            <w:tcW w:w="458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10-14 Ekim</w:t>
            </w: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449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175</w:t>
            </w:r>
          </w:p>
        </w:tc>
        <w:tc>
          <w:tcPr>
            <w:tcW w:w="1657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1. sınıf öğrencilerine Snellen Göz Tarama Testinin Uygulanması.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(rehberlik saati dışında uygulanacak)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8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Eğitsel ve Mesleki amaçlı bireysel görüşme.</w:t>
            </w:r>
          </w:p>
        </w:tc>
        <w:tc>
          <w:tcPr>
            <w:tcW w:w="2904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ihtiyaç gösteren ya da sorun yaşayan veya sorun yaşaması muhtemel risk gruplarındaki öğrencilere yönelik Bireysel ya da Grupla Danışma.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80" w:type="dxa"/>
            <w:vMerge w:val="restart"/>
            <w:shd w:val="clear" w:color="000000" w:fill="FFFFFF"/>
            <w:noWrap/>
            <w:vAlign w:val="bottom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19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C8227B" w:rsidRPr="0027225D" w:rsidTr="003E05B7">
        <w:trPr>
          <w:trHeight w:val="49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449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92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R.Ö</w:t>
            </w:r>
          </w:p>
        </w:tc>
        <w:tc>
          <w:tcPr>
            <w:tcW w:w="165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5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449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165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5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449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165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5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449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108</w:t>
            </w:r>
          </w:p>
        </w:tc>
        <w:tc>
          <w:tcPr>
            <w:tcW w:w="165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5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449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165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5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449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165</w:t>
            </w:r>
          </w:p>
        </w:tc>
        <w:tc>
          <w:tcPr>
            <w:tcW w:w="165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5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449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77</w:t>
            </w:r>
          </w:p>
        </w:tc>
        <w:tc>
          <w:tcPr>
            <w:tcW w:w="165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9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3. Hafta</w:t>
            </w:r>
          </w:p>
        </w:tc>
        <w:tc>
          <w:tcPr>
            <w:tcW w:w="458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17-21 Ekim</w:t>
            </w:r>
          </w:p>
        </w:tc>
        <w:tc>
          <w:tcPr>
            <w:tcW w:w="1117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449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1657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TKT-11 Testinin Uygulanması ve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 gerekli 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t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edbirlerin alınması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 ( Öğretmenlerce seçilecek öğrencilere )</w:t>
            </w:r>
          </w:p>
        </w:tc>
        <w:tc>
          <w:tcPr>
            <w:tcW w:w="158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Eğitsel ve Mesleki amaçlı bireysel görüşme.</w:t>
            </w:r>
          </w:p>
        </w:tc>
        <w:tc>
          <w:tcPr>
            <w:tcW w:w="2904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Bireysel ya da Grupla Danışma.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8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Öğretmenlere  Müşavirlik. </w:t>
            </w:r>
          </w:p>
        </w:tc>
        <w:tc>
          <w:tcPr>
            <w:tcW w:w="1419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C8227B" w:rsidRPr="0027225D" w:rsidTr="003E05B7">
        <w:trPr>
          <w:trHeight w:val="289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4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9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4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9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4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9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4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9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4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4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37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4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300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4.Hafta</w:t>
            </w:r>
          </w:p>
        </w:tc>
        <w:tc>
          <w:tcPr>
            <w:tcW w:w="458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24-28 Ekim</w:t>
            </w: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106" w:type="dxa"/>
            <w:gridSpan w:val="2"/>
            <w:vMerge w:val="restart"/>
            <w:shd w:val="clear" w:color="000000" w:fill="FFFFFF"/>
            <w:vAlign w:val="center"/>
          </w:tcPr>
          <w:p w:rsidR="00C8227B" w:rsidRPr="00EB2833" w:rsidRDefault="00C8227B" w:rsidP="00D945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Sosyometri Tekniğinin Uygulanması için hazırlık yapılması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</w:r>
          </w:p>
        </w:tc>
        <w:tc>
          <w:tcPr>
            <w:tcW w:w="158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Eğitsel ve Mesleki amaçlı bireysel görüşme.</w:t>
            </w:r>
          </w:p>
        </w:tc>
        <w:tc>
          <w:tcPr>
            <w:tcW w:w="2904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 Bireysel ya da Grupla Danışma.     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8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                                                                                              </w:t>
            </w:r>
          </w:p>
        </w:tc>
        <w:tc>
          <w:tcPr>
            <w:tcW w:w="1419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24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29 Ekim Cumhuriyet Bayramı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</w:r>
          </w:p>
        </w:tc>
      </w:tr>
      <w:tr w:rsidR="00C8227B" w:rsidRPr="0027225D" w:rsidTr="003E05B7">
        <w:trPr>
          <w:trHeight w:val="300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106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70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106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70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106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70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106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70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3106" w:type="dxa"/>
            <w:gridSpan w:val="2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Kim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dir Bu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 ? anketinin uygulanması. (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.-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.. sınıflara)</w:t>
            </w: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70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3106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40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9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3106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0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C8227B" w:rsidRDefault="00C8227B"/>
    <w:tbl>
      <w:tblPr>
        <w:tblW w:w="13627" w:type="dxa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399"/>
        <w:gridCol w:w="399"/>
        <w:gridCol w:w="578"/>
        <w:gridCol w:w="1118"/>
        <w:gridCol w:w="1030"/>
        <w:gridCol w:w="181"/>
        <w:gridCol w:w="850"/>
        <w:gridCol w:w="1015"/>
        <w:gridCol w:w="1537"/>
        <w:gridCol w:w="466"/>
        <w:gridCol w:w="1933"/>
        <w:gridCol w:w="578"/>
        <w:gridCol w:w="2124"/>
        <w:gridCol w:w="1419"/>
      </w:tblGrid>
      <w:tr w:rsidR="00C8227B" w:rsidRPr="0027225D" w:rsidTr="003E05B7">
        <w:trPr>
          <w:trHeight w:val="315"/>
        </w:trPr>
        <w:tc>
          <w:tcPr>
            <w:tcW w:w="399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AY</w:t>
            </w:r>
          </w:p>
        </w:tc>
        <w:tc>
          <w:tcPr>
            <w:tcW w:w="977" w:type="dxa"/>
            <w:gridSpan w:val="2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4194" w:type="dxa"/>
            <w:gridSpan w:val="5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Grup Rehberliği</w:t>
            </w:r>
          </w:p>
        </w:tc>
        <w:tc>
          <w:tcPr>
            <w:tcW w:w="1537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Bireysel Planlama</w:t>
            </w:r>
          </w:p>
        </w:tc>
        <w:tc>
          <w:tcPr>
            <w:tcW w:w="2977" w:type="dxa"/>
            <w:gridSpan w:val="3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Müdahale Hizmetleri</w:t>
            </w:r>
          </w:p>
        </w:tc>
        <w:tc>
          <w:tcPr>
            <w:tcW w:w="2124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Program Geliştirme,                                                                                                                                                                                          Araştırma, Müşavirlik ve Profosyonel Gelişim</w:t>
            </w:r>
          </w:p>
        </w:tc>
        <w:tc>
          <w:tcPr>
            <w:tcW w:w="1419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Diğer</w:t>
            </w:r>
          </w:p>
        </w:tc>
      </w:tr>
      <w:tr w:rsidR="00C8227B" w:rsidRPr="0027225D" w:rsidTr="003E05B7">
        <w:trPr>
          <w:trHeight w:val="31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77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9" w:type="dxa"/>
            <w:gridSpan w:val="3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Sınıf</w:t>
            </w:r>
          </w:p>
        </w:tc>
        <w:tc>
          <w:tcPr>
            <w:tcW w:w="1865" w:type="dxa"/>
            <w:gridSpan w:val="2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Okul</w:t>
            </w:r>
          </w:p>
        </w:tc>
        <w:tc>
          <w:tcPr>
            <w:tcW w:w="153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2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49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77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Sınıf Düzeyleri</w:t>
            </w:r>
          </w:p>
        </w:tc>
        <w:tc>
          <w:tcPr>
            <w:tcW w:w="1211" w:type="dxa"/>
            <w:gridSpan w:val="2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Kazanım Numarası</w:t>
            </w:r>
          </w:p>
        </w:tc>
        <w:tc>
          <w:tcPr>
            <w:tcW w:w="1865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3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2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1995"/>
        </w:trPr>
        <w:tc>
          <w:tcPr>
            <w:tcW w:w="399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K     A     S     I     M</w:t>
            </w:r>
          </w:p>
        </w:tc>
        <w:tc>
          <w:tcPr>
            <w:tcW w:w="399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1.Hafta</w:t>
            </w:r>
          </w:p>
        </w:tc>
        <w:tc>
          <w:tcPr>
            <w:tcW w:w="578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31 Ekim- 4 Kasım</w:t>
            </w: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211" w:type="dxa"/>
            <w:gridSpan w:val="2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1865" w:type="dxa"/>
            <w:gridSpan w:val="2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24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SBS hakkında bilgilendirme seminerlerinin yapılması ( 8. sınıflar )</w:t>
            </w:r>
          </w:p>
        </w:tc>
        <w:tc>
          <w:tcPr>
            <w:tcW w:w="153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► Kim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dir Bu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 ? Anketinin değerlendirilmesi ve gerekli önlemlerin alınması.           </w:t>
            </w:r>
          </w:p>
        </w:tc>
        <w:tc>
          <w:tcPr>
            <w:tcW w:w="2977" w:type="dxa"/>
            <w:gridSpan w:val="3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Bireysel ya da Grupla Danışma.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4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 Sınıf Rehber Öğretmenlerine etkinliklere ilişkin müşavirlik.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►10 Kasım Atatürk’ü Anma Günü ile ilgili etkinlikler, tatil nedeniyle 1 hafta önce başlatılabilir.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►Okul rehberlik panosunun güncellenmesi</w:t>
            </w:r>
          </w:p>
        </w:tc>
      </w:tr>
      <w:tr w:rsidR="00C8227B" w:rsidRPr="0027225D">
        <w:trPr>
          <w:trHeight w:val="1170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2.Hafta</w:t>
            </w:r>
          </w:p>
        </w:tc>
        <w:tc>
          <w:tcPr>
            <w:tcW w:w="578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32" w:type="dxa"/>
            <w:gridSpan w:val="10"/>
            <w:shd w:val="clear" w:color="000000" w:fill="FFFFFF"/>
          </w:tcPr>
          <w:p w:rsidR="00C8227B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C8227B" w:rsidRPr="0020632F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</w:p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0632F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Kurban Bayramı Tatili</w:t>
            </w:r>
            <w:r w:rsidRPr="0020632F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br/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10 Kasım Atatürk’ü Anma Günü </w:t>
            </w:r>
          </w:p>
        </w:tc>
      </w:tr>
      <w:tr w:rsidR="00C8227B" w:rsidRPr="0027225D">
        <w:trPr>
          <w:trHeight w:val="25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3.Hafta</w:t>
            </w:r>
          </w:p>
        </w:tc>
        <w:tc>
          <w:tcPr>
            <w:tcW w:w="578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14-18 Kasım</w:t>
            </w: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03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31" w:type="dxa"/>
            <w:gridSpan w:val="2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018" w:type="dxa"/>
            <w:gridSpan w:val="3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Eğitsel ve Mesleki amaçlı bireysel görüşme.    </w:t>
            </w:r>
          </w:p>
        </w:tc>
        <w:tc>
          <w:tcPr>
            <w:tcW w:w="1933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Belirlenen risk gruplarına yönelik Grupla Psikolojik Danışma Oturumlarına başlanması.</w:t>
            </w:r>
          </w:p>
        </w:tc>
        <w:tc>
          <w:tcPr>
            <w:tcW w:w="2702" w:type="dxa"/>
            <w:gridSpan w:val="2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SBS hakkında velilere bilgilendirme broşürlerinin hazırlanması.</w:t>
            </w:r>
          </w:p>
        </w:tc>
        <w:tc>
          <w:tcPr>
            <w:tcW w:w="1419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C8227B" w:rsidRPr="0027225D">
        <w:trPr>
          <w:trHeight w:val="25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3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90</w:t>
            </w:r>
          </w:p>
        </w:tc>
        <w:tc>
          <w:tcPr>
            <w:tcW w:w="1031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018" w:type="dxa"/>
            <w:gridSpan w:val="3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33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02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5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3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1031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018" w:type="dxa"/>
            <w:gridSpan w:val="3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33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02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5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3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1031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018" w:type="dxa"/>
            <w:gridSpan w:val="3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33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02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5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03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1031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018" w:type="dxa"/>
            <w:gridSpan w:val="3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33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02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5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3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1031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018" w:type="dxa"/>
            <w:gridSpan w:val="3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33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02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49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03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118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R.Ö</w:t>
            </w:r>
          </w:p>
        </w:tc>
        <w:tc>
          <w:tcPr>
            <w:tcW w:w="1031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018" w:type="dxa"/>
            <w:gridSpan w:val="3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33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02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5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03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43</w:t>
            </w:r>
          </w:p>
        </w:tc>
        <w:tc>
          <w:tcPr>
            <w:tcW w:w="1031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018" w:type="dxa"/>
            <w:gridSpan w:val="3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33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02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124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4.Hafta</w:t>
            </w:r>
          </w:p>
        </w:tc>
        <w:tc>
          <w:tcPr>
            <w:tcW w:w="578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21-25 Kasım</w:t>
            </w: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03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4049" w:type="dxa"/>
            <w:gridSpan w:val="5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**** http://mbs.meb.gov.tr internet adresindeki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Ulusal Mesleki Bilgi Sisteminin tanıtımı ( 6.-7. ve 8. sınıflar)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(bu bilgilendirme rehberlik ders saati dışında planlanacaktır.)</w:t>
            </w:r>
          </w:p>
        </w:tc>
        <w:tc>
          <w:tcPr>
            <w:tcW w:w="1933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Belirlenen risk gruplarına yönelik Grupla Psikolojik Danışma Oturumlarına başlanması.</w:t>
            </w:r>
          </w:p>
        </w:tc>
        <w:tc>
          <w:tcPr>
            <w:tcW w:w="2702" w:type="dxa"/>
            <w:gridSpan w:val="2"/>
            <w:shd w:val="clear" w:color="000000" w:fill="FFFFFF"/>
            <w:noWrap/>
            <w:vAlign w:val="bottom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'24 Kasım Öğretmenler Günü'</w:t>
            </w:r>
          </w:p>
        </w:tc>
      </w:tr>
      <w:tr w:rsidR="00C8227B" w:rsidRPr="0027225D">
        <w:trPr>
          <w:trHeight w:val="270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5.Haftta</w:t>
            </w:r>
          </w:p>
        </w:tc>
        <w:tc>
          <w:tcPr>
            <w:tcW w:w="578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28 Kasım - 2 Aralık</w:t>
            </w: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030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163</w:t>
            </w:r>
          </w:p>
        </w:tc>
        <w:tc>
          <w:tcPr>
            <w:tcW w:w="1031" w:type="dxa"/>
            <w:gridSpan w:val="2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018" w:type="dxa"/>
            <w:gridSpan w:val="3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Eğitsel ve Mesleki amaçlı bireysel görüşme.     </w:t>
            </w:r>
          </w:p>
        </w:tc>
        <w:tc>
          <w:tcPr>
            <w:tcW w:w="1933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Belirlenen risk gruplarına yönelik Grupla Psikolojik Danışma Oturumlarına başlanması.</w:t>
            </w:r>
          </w:p>
        </w:tc>
        <w:tc>
          <w:tcPr>
            <w:tcW w:w="2702" w:type="dxa"/>
            <w:gridSpan w:val="2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                                                                                             </w:t>
            </w:r>
          </w:p>
        </w:tc>
        <w:tc>
          <w:tcPr>
            <w:tcW w:w="1419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'Dünya Engelliler Günü''</w:t>
            </w:r>
          </w:p>
        </w:tc>
      </w:tr>
      <w:tr w:rsidR="00C8227B" w:rsidRPr="0027225D">
        <w:trPr>
          <w:trHeight w:val="22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30" w:type="dxa"/>
            <w:shd w:val="clear" w:color="000000" w:fill="FFFFFF"/>
            <w:noWrap/>
            <w:vAlign w:val="bottom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031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018" w:type="dxa"/>
            <w:gridSpan w:val="3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33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02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10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30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031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018" w:type="dxa"/>
            <w:gridSpan w:val="3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33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02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5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30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1031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018" w:type="dxa"/>
            <w:gridSpan w:val="3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33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02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40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030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1031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018" w:type="dxa"/>
            <w:gridSpan w:val="3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33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02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2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30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1031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018" w:type="dxa"/>
            <w:gridSpan w:val="3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33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02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495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03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119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R.Ö</w:t>
            </w:r>
          </w:p>
        </w:tc>
        <w:tc>
          <w:tcPr>
            <w:tcW w:w="1031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018" w:type="dxa"/>
            <w:gridSpan w:val="3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33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02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70"/>
        </w:trPr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7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030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190</w:t>
            </w:r>
          </w:p>
        </w:tc>
        <w:tc>
          <w:tcPr>
            <w:tcW w:w="1031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018" w:type="dxa"/>
            <w:gridSpan w:val="3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33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02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C8227B" w:rsidRDefault="00C8227B"/>
    <w:tbl>
      <w:tblPr>
        <w:tblW w:w="13930" w:type="dxa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400"/>
        <w:gridCol w:w="400"/>
        <w:gridCol w:w="580"/>
        <w:gridCol w:w="1120"/>
        <w:gridCol w:w="1240"/>
        <w:gridCol w:w="820"/>
        <w:gridCol w:w="2550"/>
        <w:gridCol w:w="2407"/>
        <w:gridCol w:w="2691"/>
        <w:gridCol w:w="1722"/>
      </w:tblGrid>
      <w:tr w:rsidR="00C8227B" w:rsidRPr="0027225D" w:rsidTr="0020632F">
        <w:trPr>
          <w:trHeight w:val="315"/>
        </w:trPr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AY</w:t>
            </w:r>
          </w:p>
        </w:tc>
        <w:tc>
          <w:tcPr>
            <w:tcW w:w="980" w:type="dxa"/>
            <w:gridSpan w:val="2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3180" w:type="dxa"/>
            <w:gridSpan w:val="3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Grup Rehberliği</w:t>
            </w:r>
          </w:p>
        </w:tc>
        <w:tc>
          <w:tcPr>
            <w:tcW w:w="255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Bireysel Planlama</w:t>
            </w:r>
          </w:p>
        </w:tc>
        <w:tc>
          <w:tcPr>
            <w:tcW w:w="2407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Müdahale Hizmetleri</w:t>
            </w:r>
          </w:p>
        </w:tc>
        <w:tc>
          <w:tcPr>
            <w:tcW w:w="2691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Program Geliştirme,                                                                                                                                                                                          Araştırma, Müşavirlik ve Profosyonel Gelişim</w:t>
            </w:r>
          </w:p>
        </w:tc>
        <w:tc>
          <w:tcPr>
            <w:tcW w:w="1722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Diğer</w:t>
            </w: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80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60" w:type="dxa"/>
            <w:gridSpan w:val="2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Sınıf</w:t>
            </w:r>
          </w:p>
        </w:tc>
        <w:tc>
          <w:tcPr>
            <w:tcW w:w="8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Okul</w:t>
            </w:r>
          </w:p>
        </w:tc>
        <w:tc>
          <w:tcPr>
            <w:tcW w:w="25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69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2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6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80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Sınıf Düzeyleri</w:t>
            </w:r>
          </w:p>
        </w:tc>
        <w:tc>
          <w:tcPr>
            <w:tcW w:w="124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Kazanım Numarası</w:t>
            </w:r>
          </w:p>
        </w:tc>
        <w:tc>
          <w:tcPr>
            <w:tcW w:w="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69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2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2175"/>
        </w:trPr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ARALIK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1.Hafta</w:t>
            </w:r>
          </w:p>
        </w:tc>
        <w:tc>
          <w:tcPr>
            <w:tcW w:w="58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5-9 Aralık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240" w:type="dxa"/>
            <w:shd w:val="clear" w:color="000000" w:fill="FFFFFF"/>
            <w:vAlign w:val="center"/>
          </w:tcPr>
          <w:p w:rsidR="00C8227B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  <w:p w:rsidR="00C8227B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C8227B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C8227B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C8227B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C8227B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C8227B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C8227B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C8227B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C8227B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C8227B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C8227B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C8227B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50" w:type="dxa"/>
            <w:shd w:val="clear" w:color="000000" w:fill="FFFFFF"/>
            <w:vAlign w:val="center"/>
          </w:tcPr>
          <w:p w:rsidR="00C8227B" w:rsidRPr="003E05B7" w:rsidRDefault="00C8227B" w:rsidP="003E05B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3E05B7">
              <w:rPr>
                <w:rFonts w:ascii="Arial" w:hAnsi="Arial" w:cs="Arial"/>
                <w:sz w:val="20"/>
                <w:szCs w:val="20"/>
                <w:lang w:eastAsia="tr-TR"/>
              </w:rPr>
              <w:t xml:space="preserve">Otobiyografi  uygulamasının yapılması  </w:t>
            </w:r>
          </w:p>
          <w:p w:rsidR="00C8227B" w:rsidRPr="003E05B7" w:rsidRDefault="00C8227B" w:rsidP="003E05B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3E05B7">
              <w:rPr>
                <w:rFonts w:ascii="Arial" w:hAnsi="Arial" w:cs="Arial"/>
                <w:sz w:val="20"/>
                <w:szCs w:val="20"/>
                <w:lang w:eastAsia="tr-TR"/>
              </w:rPr>
              <w:t xml:space="preserve">(5. ve 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  <w:r w:rsidRPr="003E05B7">
              <w:rPr>
                <w:rFonts w:ascii="Arial" w:hAnsi="Arial" w:cs="Arial"/>
                <w:sz w:val="20"/>
                <w:szCs w:val="20"/>
                <w:lang w:eastAsia="tr-TR"/>
              </w:rPr>
              <w:t>. sınıflara)</w:t>
            </w:r>
          </w:p>
          <w:p w:rsidR="00C8227B" w:rsidRPr="00EB2833" w:rsidRDefault="00C8227B" w:rsidP="003E05B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Belirlenen risk gruplarına yönelik Grupla Psikolojik Danışma Oturumlarına başlanması.</w:t>
            </w:r>
          </w:p>
        </w:tc>
        <w:tc>
          <w:tcPr>
            <w:tcW w:w="2691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Sınıf Rehber Öğretmenlerine etkinliklere ilişkin müşavirlik. </w:t>
            </w:r>
          </w:p>
        </w:tc>
        <w:tc>
          <w:tcPr>
            <w:tcW w:w="1722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Okul rehberlik panosunun güncellenmesi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8227B" w:rsidRPr="0027225D" w:rsidTr="0020632F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2.Hafta</w:t>
            </w:r>
          </w:p>
        </w:tc>
        <w:tc>
          <w:tcPr>
            <w:tcW w:w="58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12-16 Aralık</w:t>
            </w:r>
          </w:p>
        </w:tc>
        <w:tc>
          <w:tcPr>
            <w:tcW w:w="1120" w:type="dxa"/>
            <w:shd w:val="clear" w:color="000000" w:fill="FFFFFF"/>
            <w:noWrap/>
            <w:vAlign w:val="bottom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24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8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5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Eğitsel ve Mesleki amaçlı bireysel görüşme.     </w:t>
            </w:r>
          </w:p>
        </w:tc>
        <w:tc>
          <w:tcPr>
            <w:tcW w:w="2407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Bireysel ya da Grupla Danışma.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91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22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İnsan Hakları Haftası  </w:t>
            </w:r>
          </w:p>
        </w:tc>
      </w:tr>
      <w:tr w:rsidR="00C8227B" w:rsidRPr="0027225D" w:rsidTr="0020632F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noWrap/>
            <w:vAlign w:val="bottom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24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96</w:t>
            </w:r>
          </w:p>
        </w:tc>
        <w:tc>
          <w:tcPr>
            <w:tcW w:w="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69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2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60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noWrap/>
            <w:vAlign w:val="bottom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24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100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R.Ö</w:t>
            </w:r>
          </w:p>
        </w:tc>
        <w:tc>
          <w:tcPr>
            <w:tcW w:w="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69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2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noWrap/>
            <w:vAlign w:val="bottom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24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69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2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noWrap/>
            <w:vAlign w:val="bottom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24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69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2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noWrap/>
            <w:vAlign w:val="bottom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24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69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2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noWrap/>
            <w:vAlign w:val="bottom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24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151</w:t>
            </w:r>
          </w:p>
        </w:tc>
        <w:tc>
          <w:tcPr>
            <w:tcW w:w="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69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2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noWrap/>
            <w:vAlign w:val="bottom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24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189</w:t>
            </w:r>
          </w:p>
        </w:tc>
        <w:tc>
          <w:tcPr>
            <w:tcW w:w="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69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2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187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3.Hafta</w:t>
            </w:r>
          </w:p>
        </w:tc>
        <w:tc>
          <w:tcPr>
            <w:tcW w:w="58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19-23 Aralık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24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8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5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Bireysel ya da Grupla Danışma.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91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Etkili anne-baba olma konusunda velilere seminer düzenlenmesi  </w:t>
            </w:r>
          </w:p>
        </w:tc>
        <w:tc>
          <w:tcPr>
            <w:tcW w:w="1722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C8227B" w:rsidRPr="0027225D" w:rsidTr="0020632F">
        <w:trPr>
          <w:trHeight w:val="25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4.Hafta</w:t>
            </w:r>
          </w:p>
        </w:tc>
        <w:tc>
          <w:tcPr>
            <w:tcW w:w="58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26-30 Aralık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240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8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5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Bireysel ya da Grupla Danışma.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91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22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240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65</w:t>
            </w:r>
          </w:p>
        </w:tc>
        <w:tc>
          <w:tcPr>
            <w:tcW w:w="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69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2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240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68</w:t>
            </w:r>
          </w:p>
        </w:tc>
        <w:tc>
          <w:tcPr>
            <w:tcW w:w="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69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2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58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24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104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R.Ö</w:t>
            </w:r>
          </w:p>
        </w:tc>
        <w:tc>
          <w:tcPr>
            <w:tcW w:w="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69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2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240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110</w:t>
            </w:r>
          </w:p>
        </w:tc>
        <w:tc>
          <w:tcPr>
            <w:tcW w:w="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69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2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240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69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2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240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37</w:t>
            </w:r>
          </w:p>
        </w:tc>
        <w:tc>
          <w:tcPr>
            <w:tcW w:w="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69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2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240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188</w:t>
            </w:r>
          </w:p>
        </w:tc>
        <w:tc>
          <w:tcPr>
            <w:tcW w:w="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07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691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2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C8227B" w:rsidRDefault="00C8227B"/>
    <w:tbl>
      <w:tblPr>
        <w:tblW w:w="13930" w:type="dxa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400"/>
        <w:gridCol w:w="400"/>
        <w:gridCol w:w="580"/>
        <w:gridCol w:w="1120"/>
        <w:gridCol w:w="1120"/>
        <w:gridCol w:w="1020"/>
        <w:gridCol w:w="2500"/>
        <w:gridCol w:w="2760"/>
        <w:gridCol w:w="2380"/>
        <w:gridCol w:w="1650"/>
      </w:tblGrid>
      <w:tr w:rsidR="00C8227B" w:rsidRPr="0027225D" w:rsidTr="00564D5E">
        <w:trPr>
          <w:trHeight w:val="315"/>
        </w:trPr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AY</w:t>
            </w:r>
          </w:p>
        </w:tc>
        <w:tc>
          <w:tcPr>
            <w:tcW w:w="980" w:type="dxa"/>
            <w:gridSpan w:val="2"/>
            <w:vMerge w:val="restart"/>
            <w:shd w:val="clear" w:color="000000" w:fill="FFFFFF"/>
            <w:textDirection w:val="btLr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3260" w:type="dxa"/>
            <w:gridSpan w:val="3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Grup Rehberliği</w:t>
            </w:r>
          </w:p>
        </w:tc>
        <w:tc>
          <w:tcPr>
            <w:tcW w:w="250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Bireysel Planlama</w:t>
            </w:r>
          </w:p>
        </w:tc>
        <w:tc>
          <w:tcPr>
            <w:tcW w:w="276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Müdahale Hizmetleri</w:t>
            </w:r>
          </w:p>
        </w:tc>
        <w:tc>
          <w:tcPr>
            <w:tcW w:w="238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Program Geliştirme,                                                                                                                                                                                          Araştırma, Müşavirlik ve Profosyonel Gelişim</w:t>
            </w:r>
          </w:p>
        </w:tc>
        <w:tc>
          <w:tcPr>
            <w:tcW w:w="165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Diğer</w:t>
            </w:r>
          </w:p>
        </w:tc>
      </w:tr>
      <w:tr w:rsidR="00C8227B" w:rsidRPr="0027225D" w:rsidTr="00564D5E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80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40" w:type="dxa"/>
            <w:gridSpan w:val="2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Sınıf</w:t>
            </w:r>
          </w:p>
        </w:tc>
        <w:tc>
          <w:tcPr>
            <w:tcW w:w="102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Okul</w:t>
            </w: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6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80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Sınıf Düzeyleri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Kazanım Numarası</w:t>
            </w: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O     C     A     K</w:t>
            </w:r>
          </w:p>
        </w:tc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1.Hafta</w:t>
            </w:r>
          </w:p>
        </w:tc>
        <w:tc>
          <w:tcPr>
            <w:tcW w:w="58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2- 6 Ocak</w:t>
            </w:r>
          </w:p>
        </w:tc>
        <w:tc>
          <w:tcPr>
            <w:tcW w:w="11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1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10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00" w:type="dxa"/>
            <w:vMerge w:val="restart"/>
            <w:shd w:val="clear" w:color="000000" w:fill="FFFFFF"/>
            <w:vAlign w:val="center"/>
          </w:tcPr>
          <w:p w:rsidR="00C8227B" w:rsidRPr="00EB2833" w:rsidRDefault="00C8227B" w:rsidP="00564D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►Otobiyografi  uygulamasının yapılması 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(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. ve 8. sınıflara)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</w:r>
          </w:p>
        </w:tc>
        <w:tc>
          <w:tcPr>
            <w:tcW w:w="276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Bireysel ya da Grupla Danışma.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Sınıf Rehber Öğretmenlerine etkinliklere ilişkin müşavirlik. </w:t>
            </w:r>
          </w:p>
        </w:tc>
        <w:tc>
          <w:tcPr>
            <w:tcW w:w="165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Okul rehberlik panosunun güncellenmesi</w:t>
            </w: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2.Hafta</w:t>
            </w:r>
          </w:p>
        </w:tc>
        <w:tc>
          <w:tcPr>
            <w:tcW w:w="58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9-13 Ocak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0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Eğitsel ve Mesleki amaçlı bireysel görüşme. 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►Otobiyografi  uygulamasının değerlendirilmesi ve gerekli önlemlerin alınması.    </w:t>
            </w:r>
          </w:p>
        </w:tc>
        <w:tc>
          <w:tcPr>
            <w:tcW w:w="276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Bireysel ya da Grupla Danışma.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5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91</w:t>
            </w: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98</w:t>
            </w: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57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105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R.Ö</w:t>
            </w: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109</w:t>
            </w: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74</w:t>
            </w: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3.Hafta</w:t>
            </w:r>
          </w:p>
        </w:tc>
        <w:tc>
          <w:tcPr>
            <w:tcW w:w="58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16-20 Ocak</w:t>
            </w:r>
          </w:p>
        </w:tc>
        <w:tc>
          <w:tcPr>
            <w:tcW w:w="11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SOSYAL</w:t>
            </w:r>
          </w:p>
        </w:tc>
        <w:tc>
          <w:tcPr>
            <w:tcW w:w="11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10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0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Eğitsel ve Mesleki amaçlı bireysel görüşme.  </w:t>
            </w:r>
          </w:p>
        </w:tc>
        <w:tc>
          <w:tcPr>
            <w:tcW w:w="276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Bireysel ya da Grupla Danışma.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Birinci dönem yapılan rehberlik faaliyetlerinin sınıf öğretmenleri ile birlikte değerlendirilip yapılan çalışmaların öğrenci ruhsal dosyalarına işlenmesi.</w:t>
            </w:r>
          </w:p>
        </w:tc>
        <w:tc>
          <w:tcPr>
            <w:tcW w:w="165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7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5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564D5E">
        <w:trPr>
          <w:trHeight w:val="184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4.Hafta</w:t>
            </w:r>
          </w:p>
        </w:tc>
        <w:tc>
          <w:tcPr>
            <w:tcW w:w="58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23  Ocak- 03 Şubat </w:t>
            </w:r>
          </w:p>
        </w:tc>
        <w:tc>
          <w:tcPr>
            <w:tcW w:w="12550" w:type="dxa"/>
            <w:gridSpan w:val="7"/>
            <w:shd w:val="clear" w:color="000000" w:fill="FFFFFF"/>
            <w:vAlign w:val="center"/>
          </w:tcPr>
          <w:p w:rsidR="00C8227B" w:rsidRPr="003E05B7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3E05B7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23 OCAK - 03 ŞUBAT 2012 ÖRGÜN VE YAYGIN EĞİTİM KURUMLARINDA YARIYIL TATİLİ</w:t>
            </w:r>
          </w:p>
        </w:tc>
      </w:tr>
    </w:tbl>
    <w:p w:rsidR="00C8227B" w:rsidRDefault="00C8227B"/>
    <w:p w:rsidR="00C8227B" w:rsidRDefault="00C8227B"/>
    <w:p w:rsidR="00C8227B" w:rsidRDefault="00C8227B"/>
    <w:tbl>
      <w:tblPr>
        <w:tblW w:w="13920" w:type="dxa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400"/>
        <w:gridCol w:w="400"/>
        <w:gridCol w:w="580"/>
        <w:gridCol w:w="1120"/>
        <w:gridCol w:w="1120"/>
        <w:gridCol w:w="1400"/>
        <w:gridCol w:w="1740"/>
        <w:gridCol w:w="3120"/>
        <w:gridCol w:w="2480"/>
        <w:gridCol w:w="1560"/>
      </w:tblGrid>
      <w:tr w:rsidR="00C8227B" w:rsidRPr="0027225D" w:rsidTr="003E05B7">
        <w:trPr>
          <w:trHeight w:val="315"/>
        </w:trPr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AY</w:t>
            </w:r>
          </w:p>
        </w:tc>
        <w:tc>
          <w:tcPr>
            <w:tcW w:w="980" w:type="dxa"/>
            <w:gridSpan w:val="2"/>
            <w:vMerge w:val="restart"/>
            <w:shd w:val="clear" w:color="000000" w:fill="FFFFFF"/>
            <w:textDirection w:val="btLr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3640" w:type="dxa"/>
            <w:gridSpan w:val="3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Grup Rehberliği</w:t>
            </w:r>
          </w:p>
        </w:tc>
        <w:tc>
          <w:tcPr>
            <w:tcW w:w="174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Bireysel Planlama</w:t>
            </w:r>
          </w:p>
        </w:tc>
        <w:tc>
          <w:tcPr>
            <w:tcW w:w="312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Müdahale Hizmetleri</w:t>
            </w:r>
          </w:p>
        </w:tc>
        <w:tc>
          <w:tcPr>
            <w:tcW w:w="248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Program Geliştirme,                                                                                                                                                                                          Araştırma, Müşavirlik ve Profosyonel Gelişim</w:t>
            </w:r>
          </w:p>
        </w:tc>
        <w:tc>
          <w:tcPr>
            <w:tcW w:w="156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Diğer</w:t>
            </w:r>
          </w:p>
        </w:tc>
      </w:tr>
      <w:tr w:rsidR="00C8227B" w:rsidRPr="0027225D" w:rsidTr="003E05B7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80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40" w:type="dxa"/>
            <w:gridSpan w:val="2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Sınıf</w:t>
            </w:r>
          </w:p>
        </w:tc>
        <w:tc>
          <w:tcPr>
            <w:tcW w:w="140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Okul</w:t>
            </w:r>
          </w:p>
        </w:tc>
        <w:tc>
          <w:tcPr>
            <w:tcW w:w="17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6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80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Sınıf Düzeyleri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Kazanım Numarası</w:t>
            </w:r>
          </w:p>
        </w:tc>
        <w:tc>
          <w:tcPr>
            <w:tcW w:w="1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9"/>
        </w:trPr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Ş     U     B     A     T</w:t>
            </w:r>
          </w:p>
        </w:tc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1.Hafta</w:t>
            </w:r>
          </w:p>
        </w:tc>
        <w:tc>
          <w:tcPr>
            <w:tcW w:w="58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6- 10 Şubat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88</w:t>
            </w:r>
          </w:p>
        </w:tc>
        <w:tc>
          <w:tcPr>
            <w:tcW w:w="140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4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Eğitsel ve Mesleki amaçlı bireysel görüşme.  </w:t>
            </w:r>
          </w:p>
        </w:tc>
        <w:tc>
          <w:tcPr>
            <w:tcW w:w="31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Bireysel ya da Grupla Danışma.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80" w:type="dxa"/>
            <w:vMerge w:val="restart"/>
            <w:shd w:val="clear" w:color="000000" w:fill="FFFFFF"/>
            <w:vAlign w:val="bottom"/>
          </w:tcPr>
          <w:p w:rsidR="00C8227B" w:rsidRPr="00EB2833" w:rsidRDefault="00C8227B" w:rsidP="001C08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►Rehberlik ve Psikolojik Danışma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Hizmetleri Yürütme Komisyonu 2. Dönem Toplantısı.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►Sınıf Rehber Öğretmenlerine etkinliklere ilişkin müşavirlik.   </w:t>
            </w:r>
          </w:p>
        </w:tc>
        <w:tc>
          <w:tcPr>
            <w:tcW w:w="156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Okul rehberlik panosunun güncellenmesi</w:t>
            </w:r>
          </w:p>
        </w:tc>
      </w:tr>
      <w:tr w:rsidR="00C8227B" w:rsidRPr="0027225D" w:rsidTr="003E05B7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164</w:t>
            </w:r>
          </w:p>
        </w:tc>
        <w:tc>
          <w:tcPr>
            <w:tcW w:w="1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99</w:t>
            </w:r>
          </w:p>
        </w:tc>
        <w:tc>
          <w:tcPr>
            <w:tcW w:w="1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58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102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R.Ö</w:t>
            </w:r>
          </w:p>
        </w:tc>
        <w:tc>
          <w:tcPr>
            <w:tcW w:w="1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107</w:t>
            </w:r>
          </w:p>
        </w:tc>
        <w:tc>
          <w:tcPr>
            <w:tcW w:w="1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1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120</w:t>
            </w:r>
          </w:p>
        </w:tc>
        <w:tc>
          <w:tcPr>
            <w:tcW w:w="1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41</w:t>
            </w:r>
          </w:p>
        </w:tc>
        <w:tc>
          <w:tcPr>
            <w:tcW w:w="1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18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2. Hafta</w:t>
            </w:r>
          </w:p>
        </w:tc>
        <w:tc>
          <w:tcPr>
            <w:tcW w:w="58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13-17 Şubat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140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4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Başarısızlık Nedenleri anketinin 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u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ygulanması.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(gerekli olan öğrencilere uygulanacak)</w:t>
            </w:r>
          </w:p>
        </w:tc>
        <w:tc>
          <w:tcPr>
            <w:tcW w:w="3120" w:type="dxa"/>
            <w:shd w:val="clear" w:color="000000" w:fill="FFFFFF"/>
            <w:vAlign w:val="center"/>
          </w:tcPr>
          <w:p w:rsidR="00C8227B" w:rsidRPr="00EB2833" w:rsidRDefault="00C8227B" w:rsidP="003E05B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Bireysel ya da Grupla Danışma.    </w:t>
            </w:r>
          </w:p>
        </w:tc>
        <w:tc>
          <w:tcPr>
            <w:tcW w:w="248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24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C8227B" w:rsidRPr="0027225D" w:rsidTr="003E05B7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3.Hafta</w:t>
            </w:r>
          </w:p>
        </w:tc>
        <w:tc>
          <w:tcPr>
            <w:tcW w:w="58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20-24 Şubat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85</w:t>
            </w:r>
          </w:p>
        </w:tc>
        <w:tc>
          <w:tcPr>
            <w:tcW w:w="140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4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**Başarısızlık nedenleri  anketinin değerlendirilmesi ve konu hakkında öğretmenlerin bilgilendirilmesi</w:t>
            </w:r>
          </w:p>
        </w:tc>
        <w:tc>
          <w:tcPr>
            <w:tcW w:w="31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Bireysel ya da Grupla Danışma.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8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6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C8227B" w:rsidRPr="0027225D" w:rsidTr="003E05B7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145</w:t>
            </w:r>
          </w:p>
        </w:tc>
        <w:tc>
          <w:tcPr>
            <w:tcW w:w="1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97</w:t>
            </w:r>
          </w:p>
        </w:tc>
        <w:tc>
          <w:tcPr>
            <w:tcW w:w="1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1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71</w:t>
            </w:r>
          </w:p>
        </w:tc>
        <w:tc>
          <w:tcPr>
            <w:tcW w:w="1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114</w:t>
            </w:r>
          </w:p>
        </w:tc>
        <w:tc>
          <w:tcPr>
            <w:tcW w:w="1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121</w:t>
            </w:r>
          </w:p>
        </w:tc>
        <w:tc>
          <w:tcPr>
            <w:tcW w:w="1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63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44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R.Ö</w:t>
            </w:r>
          </w:p>
        </w:tc>
        <w:tc>
          <w:tcPr>
            <w:tcW w:w="1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3E05B7">
        <w:trPr>
          <w:trHeight w:val="123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4.Hafta</w:t>
            </w:r>
          </w:p>
        </w:tc>
        <w:tc>
          <w:tcPr>
            <w:tcW w:w="58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27 Şubat- 02 Mart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140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4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Eğitsel ve Mesleki amaçlı bireysel görüşme </w:t>
            </w:r>
          </w:p>
        </w:tc>
        <w:tc>
          <w:tcPr>
            <w:tcW w:w="3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 Zararlı madde kullanan öğrencilere bireysel danışma ve gerekli kurumlara yönlendirme.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8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Zararlı maddeler konusunda veli bilgilendirme çalışmaları.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                                                                                                                                                       </w:t>
            </w:r>
          </w:p>
        </w:tc>
      </w:tr>
    </w:tbl>
    <w:p w:rsidR="00C8227B" w:rsidRDefault="00C8227B"/>
    <w:tbl>
      <w:tblPr>
        <w:tblW w:w="13760" w:type="dxa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400"/>
        <w:gridCol w:w="400"/>
        <w:gridCol w:w="580"/>
        <w:gridCol w:w="1120"/>
        <w:gridCol w:w="1120"/>
        <w:gridCol w:w="1360"/>
        <w:gridCol w:w="1960"/>
        <w:gridCol w:w="2860"/>
        <w:gridCol w:w="2320"/>
        <w:gridCol w:w="1640"/>
      </w:tblGrid>
      <w:tr w:rsidR="00C8227B" w:rsidRPr="0027225D">
        <w:trPr>
          <w:trHeight w:val="315"/>
        </w:trPr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AY</w:t>
            </w:r>
          </w:p>
        </w:tc>
        <w:tc>
          <w:tcPr>
            <w:tcW w:w="980" w:type="dxa"/>
            <w:gridSpan w:val="2"/>
            <w:vMerge w:val="restart"/>
            <w:shd w:val="clear" w:color="000000" w:fill="FFFFFF"/>
            <w:textDirection w:val="btLr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3600" w:type="dxa"/>
            <w:gridSpan w:val="3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Grup Rehberliği</w:t>
            </w:r>
          </w:p>
        </w:tc>
        <w:tc>
          <w:tcPr>
            <w:tcW w:w="196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Bireysel Planlama</w:t>
            </w:r>
          </w:p>
        </w:tc>
        <w:tc>
          <w:tcPr>
            <w:tcW w:w="286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Müdahale Hizmetleri</w:t>
            </w:r>
          </w:p>
        </w:tc>
        <w:tc>
          <w:tcPr>
            <w:tcW w:w="232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Program Geliştirme,                                                                                                                                                                                          Araştırma, Müşavirlik ve Profosyonel Gelişim</w:t>
            </w:r>
          </w:p>
        </w:tc>
        <w:tc>
          <w:tcPr>
            <w:tcW w:w="164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Diğer</w:t>
            </w:r>
          </w:p>
        </w:tc>
      </w:tr>
      <w:tr w:rsidR="00C8227B" w:rsidRPr="0027225D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80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40" w:type="dxa"/>
            <w:gridSpan w:val="2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Sınıf</w:t>
            </w:r>
          </w:p>
        </w:tc>
        <w:tc>
          <w:tcPr>
            <w:tcW w:w="136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Okul</w:t>
            </w:r>
          </w:p>
        </w:tc>
        <w:tc>
          <w:tcPr>
            <w:tcW w:w="19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6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80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Sınıf Düzeyleri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Kazanım Numarası</w:t>
            </w:r>
          </w:p>
        </w:tc>
        <w:tc>
          <w:tcPr>
            <w:tcW w:w="1360" w:type="dxa"/>
            <w:vMerge/>
            <w:vAlign w:val="center"/>
          </w:tcPr>
          <w:p w:rsidR="00C8227B" w:rsidRPr="001C0822" w:rsidRDefault="00C8227B" w:rsidP="00EB283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89"/>
        </w:trPr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MART</w:t>
            </w:r>
          </w:p>
        </w:tc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1. Hafta</w:t>
            </w:r>
          </w:p>
        </w:tc>
        <w:tc>
          <w:tcPr>
            <w:tcW w:w="58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5-9 Mart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87</w:t>
            </w:r>
          </w:p>
        </w:tc>
        <w:tc>
          <w:tcPr>
            <w:tcW w:w="136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Eğitsel ve Mesleki amaçlı bireysel görüşme  </w:t>
            </w:r>
          </w:p>
        </w:tc>
        <w:tc>
          <w:tcPr>
            <w:tcW w:w="286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 Bireysel ya da Grupla Danışma.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Sınıf Rehber Öğretmenlerine etkinliklere ilişkin müşavirlik.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                                                                                             </w:t>
            </w:r>
          </w:p>
        </w:tc>
        <w:tc>
          <w:tcPr>
            <w:tcW w:w="164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Okul rehberlik panosunun güncellenmesi</w:t>
            </w:r>
          </w:p>
        </w:tc>
      </w:tr>
      <w:tr w:rsidR="00C8227B" w:rsidRPr="0027225D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93</w:t>
            </w:r>
          </w:p>
        </w:tc>
        <w:tc>
          <w:tcPr>
            <w:tcW w:w="13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101</w:t>
            </w:r>
          </w:p>
        </w:tc>
        <w:tc>
          <w:tcPr>
            <w:tcW w:w="13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103</w:t>
            </w:r>
          </w:p>
        </w:tc>
        <w:tc>
          <w:tcPr>
            <w:tcW w:w="13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111</w:t>
            </w:r>
          </w:p>
        </w:tc>
        <w:tc>
          <w:tcPr>
            <w:tcW w:w="13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60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115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R.Ö</w:t>
            </w:r>
          </w:p>
        </w:tc>
        <w:tc>
          <w:tcPr>
            <w:tcW w:w="13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73</w:t>
            </w:r>
          </w:p>
        </w:tc>
        <w:tc>
          <w:tcPr>
            <w:tcW w:w="13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185</w:t>
            </w:r>
          </w:p>
        </w:tc>
        <w:tc>
          <w:tcPr>
            <w:tcW w:w="13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01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2. Hafta</w:t>
            </w:r>
          </w:p>
        </w:tc>
        <w:tc>
          <w:tcPr>
            <w:tcW w:w="58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12-16 Mart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Üst öğretim kurumlarının tanıtılması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(6.7. ve 8. sınıflar)</w:t>
            </w:r>
          </w:p>
        </w:tc>
        <w:tc>
          <w:tcPr>
            <w:tcW w:w="196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Eğitsel ve Mesleki amaçlı bireysel görüşme  </w:t>
            </w:r>
          </w:p>
        </w:tc>
        <w:tc>
          <w:tcPr>
            <w:tcW w:w="286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 Bireysel ya da Grupla Danışma.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Öğretmenlere Müşavirlik</w:t>
            </w:r>
          </w:p>
        </w:tc>
        <w:tc>
          <w:tcPr>
            <w:tcW w:w="164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18 Mart Çanakkale Zaferi ve Çanakkele Şehitlerini Anma Günü</w:t>
            </w:r>
          </w:p>
        </w:tc>
      </w:tr>
      <w:tr w:rsidR="00C8227B" w:rsidRPr="0027225D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3. Hafta</w:t>
            </w:r>
          </w:p>
        </w:tc>
        <w:tc>
          <w:tcPr>
            <w:tcW w:w="58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19-23 Mart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89</w:t>
            </w:r>
          </w:p>
        </w:tc>
        <w:tc>
          <w:tcPr>
            <w:tcW w:w="136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Eğitsel ve Mesleki amaçlı bireysel görüşme  </w:t>
            </w:r>
          </w:p>
        </w:tc>
        <w:tc>
          <w:tcPr>
            <w:tcW w:w="286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 Bireysel ya da Grupla Danışma.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Sınıf Rehber Öğretmenlerine, etkinliklere ilişkin müşavirlik . </w:t>
            </w:r>
          </w:p>
        </w:tc>
        <w:tc>
          <w:tcPr>
            <w:tcW w:w="164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C8227B" w:rsidRPr="0027225D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94</w:t>
            </w:r>
          </w:p>
        </w:tc>
        <w:tc>
          <w:tcPr>
            <w:tcW w:w="13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67</w:t>
            </w:r>
          </w:p>
        </w:tc>
        <w:tc>
          <w:tcPr>
            <w:tcW w:w="13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69</w:t>
            </w:r>
          </w:p>
        </w:tc>
        <w:tc>
          <w:tcPr>
            <w:tcW w:w="13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112</w:t>
            </w:r>
          </w:p>
        </w:tc>
        <w:tc>
          <w:tcPr>
            <w:tcW w:w="13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57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116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R.Ö</w:t>
            </w:r>
          </w:p>
        </w:tc>
        <w:tc>
          <w:tcPr>
            <w:tcW w:w="13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38</w:t>
            </w:r>
          </w:p>
        </w:tc>
        <w:tc>
          <w:tcPr>
            <w:tcW w:w="13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89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191</w:t>
            </w:r>
          </w:p>
        </w:tc>
        <w:tc>
          <w:tcPr>
            <w:tcW w:w="13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6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3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4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04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4. Hafta</w:t>
            </w:r>
          </w:p>
        </w:tc>
        <w:tc>
          <w:tcPr>
            <w:tcW w:w="58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26-30 Mart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6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 Bireysel ya da Grupla Danışma.  </w:t>
            </w:r>
          </w:p>
        </w:tc>
        <w:tc>
          <w:tcPr>
            <w:tcW w:w="23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Sınıf Rehber Öğretmenlerine etkinliklere ilişkin müşavirlik.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                                                                                             .</w:t>
            </w:r>
          </w:p>
        </w:tc>
        <w:tc>
          <w:tcPr>
            <w:tcW w:w="164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    </w:t>
            </w:r>
          </w:p>
        </w:tc>
      </w:tr>
    </w:tbl>
    <w:p w:rsidR="00C8227B" w:rsidRDefault="00C8227B"/>
    <w:tbl>
      <w:tblPr>
        <w:tblW w:w="13880" w:type="dxa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400"/>
        <w:gridCol w:w="400"/>
        <w:gridCol w:w="580"/>
        <w:gridCol w:w="1120"/>
        <w:gridCol w:w="1120"/>
        <w:gridCol w:w="1620"/>
        <w:gridCol w:w="2000"/>
        <w:gridCol w:w="2820"/>
        <w:gridCol w:w="2220"/>
        <w:gridCol w:w="1600"/>
      </w:tblGrid>
      <w:tr w:rsidR="00C8227B" w:rsidRPr="0027225D" w:rsidTr="0020632F">
        <w:trPr>
          <w:trHeight w:val="315"/>
        </w:trPr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AY</w:t>
            </w:r>
          </w:p>
        </w:tc>
        <w:tc>
          <w:tcPr>
            <w:tcW w:w="980" w:type="dxa"/>
            <w:gridSpan w:val="2"/>
            <w:vMerge w:val="restart"/>
            <w:shd w:val="clear" w:color="000000" w:fill="FFFFFF"/>
            <w:textDirection w:val="btLr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3860" w:type="dxa"/>
            <w:gridSpan w:val="3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Grup Rehberliği</w:t>
            </w:r>
          </w:p>
        </w:tc>
        <w:tc>
          <w:tcPr>
            <w:tcW w:w="200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Bireysel Planlama</w:t>
            </w:r>
          </w:p>
        </w:tc>
        <w:tc>
          <w:tcPr>
            <w:tcW w:w="282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Müdahale Hizmetleri</w:t>
            </w:r>
          </w:p>
        </w:tc>
        <w:tc>
          <w:tcPr>
            <w:tcW w:w="222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Program Geliştirme,                                                                                                                                                                                          Araştırma, Müşavirlik ve Profosyonel Gelişim</w:t>
            </w:r>
          </w:p>
        </w:tc>
        <w:tc>
          <w:tcPr>
            <w:tcW w:w="160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Diğer</w:t>
            </w: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80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40" w:type="dxa"/>
            <w:gridSpan w:val="2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Sınıf</w:t>
            </w:r>
          </w:p>
        </w:tc>
        <w:tc>
          <w:tcPr>
            <w:tcW w:w="162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Okul</w:t>
            </w:r>
          </w:p>
        </w:tc>
        <w:tc>
          <w:tcPr>
            <w:tcW w:w="20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6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80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Sınıf Düzeyleri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Kazanım Numarası</w:t>
            </w:r>
          </w:p>
        </w:tc>
        <w:tc>
          <w:tcPr>
            <w:tcW w:w="16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N     İ     S     A    N</w:t>
            </w:r>
          </w:p>
        </w:tc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1. Hafta</w:t>
            </w:r>
          </w:p>
        </w:tc>
        <w:tc>
          <w:tcPr>
            <w:tcW w:w="58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2- 6 Nisan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86</w:t>
            </w:r>
          </w:p>
        </w:tc>
        <w:tc>
          <w:tcPr>
            <w:tcW w:w="16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00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Eğitsel ve Mesleki amaçlı bireysel görüşme  </w:t>
            </w:r>
          </w:p>
        </w:tc>
        <w:tc>
          <w:tcPr>
            <w:tcW w:w="28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 Bireysel ya da Grupla Danışma.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►Yöneltme Yönergesi Sınıf Gözlem Formlarının doldurulması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►Sınıf Rehber Öğretmenlerine, etkinliklere ilişkin müşavirlik . </w:t>
            </w:r>
          </w:p>
        </w:tc>
        <w:tc>
          <w:tcPr>
            <w:tcW w:w="160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Okul rehberlik panosunun güncellenmesi</w:t>
            </w: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66</w:t>
            </w:r>
          </w:p>
        </w:tc>
        <w:tc>
          <w:tcPr>
            <w:tcW w:w="16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16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6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148</w:t>
            </w:r>
          </w:p>
        </w:tc>
        <w:tc>
          <w:tcPr>
            <w:tcW w:w="16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113</w:t>
            </w:r>
          </w:p>
        </w:tc>
        <w:tc>
          <w:tcPr>
            <w:tcW w:w="16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75</w:t>
            </w:r>
          </w:p>
        </w:tc>
        <w:tc>
          <w:tcPr>
            <w:tcW w:w="16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192</w:t>
            </w:r>
          </w:p>
        </w:tc>
        <w:tc>
          <w:tcPr>
            <w:tcW w:w="16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195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2.Hafta</w:t>
            </w:r>
          </w:p>
        </w:tc>
        <w:tc>
          <w:tcPr>
            <w:tcW w:w="58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9- 13  Nisan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Sınav kaygısı ve başetme yöntemleri hakkında 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8. sınıfların bigilendirilmesi.</w:t>
            </w:r>
          </w:p>
        </w:tc>
        <w:tc>
          <w:tcPr>
            <w:tcW w:w="2000" w:type="dxa"/>
            <w:shd w:val="clear" w:color="000000" w:fill="FFFFFF"/>
            <w:noWrap/>
            <w:vAlign w:val="bottom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 Bireysel ya da Grupla Danışma.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Sınav kaygısı ve başetme yöntemleri hakkında  8. sınıf velilerini bilgilendirme</w:t>
            </w:r>
          </w:p>
        </w:tc>
        <w:tc>
          <w:tcPr>
            <w:tcW w:w="160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3.Hafta</w:t>
            </w:r>
          </w:p>
        </w:tc>
        <w:tc>
          <w:tcPr>
            <w:tcW w:w="58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16- 20 Nisan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176</w:t>
            </w:r>
          </w:p>
        </w:tc>
        <w:tc>
          <w:tcPr>
            <w:tcW w:w="16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00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Eğitsel ve Mesleki amaçlı bireysel görüşme .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                                                                                                                                                           </w:t>
            </w:r>
          </w:p>
        </w:tc>
        <w:tc>
          <w:tcPr>
            <w:tcW w:w="28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 Bireysel ya da Grupla Danışma.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►Ergenlik ve gelişim özellikleri hakkında bilgilendirme seminerlerinin yapılması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 </w:t>
            </w:r>
          </w:p>
        </w:tc>
        <w:tc>
          <w:tcPr>
            <w:tcW w:w="160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95</w:t>
            </w:r>
          </w:p>
        </w:tc>
        <w:tc>
          <w:tcPr>
            <w:tcW w:w="16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146</w:t>
            </w:r>
          </w:p>
        </w:tc>
        <w:tc>
          <w:tcPr>
            <w:tcW w:w="16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16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181</w:t>
            </w:r>
          </w:p>
        </w:tc>
        <w:tc>
          <w:tcPr>
            <w:tcW w:w="16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72</w:t>
            </w:r>
          </w:p>
        </w:tc>
        <w:tc>
          <w:tcPr>
            <w:tcW w:w="16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183</w:t>
            </w:r>
          </w:p>
        </w:tc>
        <w:tc>
          <w:tcPr>
            <w:tcW w:w="16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42</w:t>
            </w:r>
          </w:p>
        </w:tc>
        <w:tc>
          <w:tcPr>
            <w:tcW w:w="16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 w:rsidTr="0020632F">
        <w:trPr>
          <w:trHeight w:val="18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4.Hafta</w:t>
            </w:r>
          </w:p>
        </w:tc>
        <w:tc>
          <w:tcPr>
            <w:tcW w:w="58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24- 27 Nisan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00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Öğrencilerin sağlıklı iletişim becerileri geliştirmelerine yardımcı olma ve girişkenliklerini artırmaya yardımcı olma.</w:t>
            </w:r>
          </w:p>
        </w:tc>
        <w:tc>
          <w:tcPr>
            <w:tcW w:w="28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 Bireysel ya da Grupla Danışma.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►Yöneltme Yönergesi Sınıf Gözlem Formlarının tamamlanması.  </w:t>
            </w:r>
          </w:p>
        </w:tc>
        <w:tc>
          <w:tcPr>
            <w:tcW w:w="160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23 Nisan Ulusal Egemenlik ve Çocuk Bayramı</w:t>
            </w:r>
          </w:p>
        </w:tc>
      </w:tr>
    </w:tbl>
    <w:p w:rsidR="00C8227B" w:rsidRDefault="00C8227B"/>
    <w:tbl>
      <w:tblPr>
        <w:tblW w:w="13920" w:type="dxa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400"/>
        <w:gridCol w:w="400"/>
        <w:gridCol w:w="580"/>
        <w:gridCol w:w="1120"/>
        <w:gridCol w:w="1120"/>
        <w:gridCol w:w="1820"/>
        <w:gridCol w:w="2080"/>
        <w:gridCol w:w="2500"/>
        <w:gridCol w:w="2180"/>
        <w:gridCol w:w="1720"/>
      </w:tblGrid>
      <w:tr w:rsidR="00C8227B" w:rsidRPr="0027225D">
        <w:trPr>
          <w:trHeight w:val="315"/>
        </w:trPr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AY</w:t>
            </w:r>
          </w:p>
        </w:tc>
        <w:tc>
          <w:tcPr>
            <w:tcW w:w="980" w:type="dxa"/>
            <w:gridSpan w:val="2"/>
            <w:vMerge w:val="restart"/>
            <w:shd w:val="clear" w:color="000000" w:fill="FFFFFF"/>
            <w:textDirection w:val="btLr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4060" w:type="dxa"/>
            <w:gridSpan w:val="3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Grup Rehberliği</w:t>
            </w:r>
          </w:p>
        </w:tc>
        <w:tc>
          <w:tcPr>
            <w:tcW w:w="208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Bireysel Planlama</w:t>
            </w:r>
          </w:p>
        </w:tc>
        <w:tc>
          <w:tcPr>
            <w:tcW w:w="250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Müdahale Hizmetleri</w:t>
            </w:r>
          </w:p>
        </w:tc>
        <w:tc>
          <w:tcPr>
            <w:tcW w:w="218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Program Geliştirme,                                                                                                                                                                                          Araştırma, Müşavirlik ve Profosyonel Gelişim</w:t>
            </w:r>
          </w:p>
        </w:tc>
        <w:tc>
          <w:tcPr>
            <w:tcW w:w="1720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Diğer</w:t>
            </w:r>
          </w:p>
        </w:tc>
      </w:tr>
      <w:tr w:rsidR="00C8227B" w:rsidRPr="0027225D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80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40" w:type="dxa"/>
            <w:gridSpan w:val="2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Sınıf</w:t>
            </w:r>
          </w:p>
        </w:tc>
        <w:tc>
          <w:tcPr>
            <w:tcW w:w="18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Okul</w:t>
            </w:r>
          </w:p>
        </w:tc>
        <w:tc>
          <w:tcPr>
            <w:tcW w:w="20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6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80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Sınıf Düzeyleri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Kazanım Numarası</w:t>
            </w:r>
          </w:p>
        </w:tc>
        <w:tc>
          <w:tcPr>
            <w:tcW w:w="1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40"/>
        </w:trPr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M   A   Y    I     S</w:t>
            </w:r>
          </w:p>
        </w:tc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1.Hafta</w:t>
            </w:r>
          </w:p>
        </w:tc>
        <w:tc>
          <w:tcPr>
            <w:tcW w:w="58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30 Nisan- 4 Mayıs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64</w:t>
            </w:r>
          </w:p>
        </w:tc>
        <w:tc>
          <w:tcPr>
            <w:tcW w:w="18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08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Eğitsel ve Mesleki amaçlı bireysel görüşme .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Öğrencilerin sağlıklı iletişim becerileri geliştirmelerine yardımcı olma ve girişkenliklerini artırmaya yardımcı olma.</w:t>
            </w:r>
          </w:p>
        </w:tc>
        <w:tc>
          <w:tcPr>
            <w:tcW w:w="250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 Bireysel ya da Grupla Danışma.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8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Yöneltme Yönergesi Veli bilgilendirme toplantılarının yapılması.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Sınıf Rehber Öğretmenlerine etkinliklere ilişkin müşavirlik.</w:t>
            </w:r>
          </w:p>
        </w:tc>
        <w:tc>
          <w:tcPr>
            <w:tcW w:w="17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Okul rehberlik panosunun güncellenmesi</w:t>
            </w:r>
          </w:p>
        </w:tc>
      </w:tr>
      <w:tr w:rsidR="00C8227B" w:rsidRPr="0027225D">
        <w:trPr>
          <w:trHeight w:val="24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4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179</w:t>
            </w:r>
          </w:p>
        </w:tc>
        <w:tc>
          <w:tcPr>
            <w:tcW w:w="1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4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180</w:t>
            </w:r>
          </w:p>
        </w:tc>
        <w:tc>
          <w:tcPr>
            <w:tcW w:w="1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4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147</w:t>
            </w:r>
          </w:p>
        </w:tc>
        <w:tc>
          <w:tcPr>
            <w:tcW w:w="1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4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149</w:t>
            </w:r>
          </w:p>
        </w:tc>
        <w:tc>
          <w:tcPr>
            <w:tcW w:w="1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4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184</w:t>
            </w:r>
          </w:p>
        </w:tc>
        <w:tc>
          <w:tcPr>
            <w:tcW w:w="1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4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187</w:t>
            </w:r>
          </w:p>
        </w:tc>
        <w:tc>
          <w:tcPr>
            <w:tcW w:w="1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105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2.Hafta</w:t>
            </w:r>
          </w:p>
        </w:tc>
        <w:tc>
          <w:tcPr>
            <w:tcW w:w="58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7-11 Mayıs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18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080" w:type="dxa"/>
            <w:shd w:val="clear" w:color="000000" w:fill="FFFFFF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Sınav Kaygısını yoğun yaşayan öğrencilerle bireysel görüşme yapılması.</w:t>
            </w:r>
          </w:p>
        </w:tc>
        <w:tc>
          <w:tcPr>
            <w:tcW w:w="2500" w:type="dxa"/>
            <w:shd w:val="clear" w:color="000000" w:fill="FFFFFF"/>
            <w:vAlign w:val="center"/>
          </w:tcPr>
          <w:p w:rsidR="00C8227B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Öğrencileri Kırım-Kongo kanamalı ateşi (KKKA), hastalığı hakkında bilgilendirme.               </w:t>
            </w:r>
          </w:p>
          <w:p w:rsidR="00C8227B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8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Engelliler haftası </w:t>
            </w:r>
          </w:p>
        </w:tc>
      </w:tr>
      <w:tr w:rsidR="00C8227B" w:rsidRPr="0027225D">
        <w:trPr>
          <w:trHeight w:val="24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3.Hafta</w:t>
            </w:r>
          </w:p>
        </w:tc>
        <w:tc>
          <w:tcPr>
            <w:tcW w:w="58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14-18 Mayıs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18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08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Sınav Kaygısını yoğun yaşayan öğrencilerle bireysel görüşme yapılması.</w:t>
            </w:r>
          </w:p>
        </w:tc>
        <w:tc>
          <w:tcPr>
            <w:tcW w:w="2500" w:type="dxa"/>
            <w:vMerge w:val="restart"/>
            <w:shd w:val="clear" w:color="000000" w:fill="FFFFFF"/>
            <w:vAlign w:val="bottom"/>
          </w:tcPr>
          <w:p w:rsidR="00C8227B" w:rsidRPr="00EB2833" w:rsidRDefault="00C8227B" w:rsidP="00564D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►Herhangi bir konuda yoğun ihtiyaç gösteren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 ya da sorun yaşayan veya sorun yaşaması muhtemel risk gruplarındaki öğrencilere yönelik  Bireysel ya da Grupla Danışma.   .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8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Yöneltme  Öneri Kurulu Kararlarının hazırlanması  8. sınıftan mezun olacak öğrencileri yönlendirme.  </w:t>
            </w:r>
          </w:p>
        </w:tc>
        <w:tc>
          <w:tcPr>
            <w:tcW w:w="1720" w:type="dxa"/>
            <w:vMerge w:val="restart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“19 Mayıs Atatürk'ü Anma ve Gençlik ve Spor Bayramı “</w:t>
            </w:r>
          </w:p>
        </w:tc>
      </w:tr>
      <w:tr w:rsidR="00C8227B" w:rsidRPr="0027225D">
        <w:trPr>
          <w:trHeight w:val="24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177</w:t>
            </w:r>
          </w:p>
        </w:tc>
        <w:tc>
          <w:tcPr>
            <w:tcW w:w="1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4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178</w:t>
            </w:r>
          </w:p>
        </w:tc>
        <w:tc>
          <w:tcPr>
            <w:tcW w:w="1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4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106</w:t>
            </w:r>
          </w:p>
        </w:tc>
        <w:tc>
          <w:tcPr>
            <w:tcW w:w="1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4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1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4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182</w:t>
            </w:r>
          </w:p>
        </w:tc>
        <w:tc>
          <w:tcPr>
            <w:tcW w:w="1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4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39</w:t>
            </w:r>
          </w:p>
        </w:tc>
        <w:tc>
          <w:tcPr>
            <w:tcW w:w="1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4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186</w:t>
            </w:r>
          </w:p>
        </w:tc>
        <w:tc>
          <w:tcPr>
            <w:tcW w:w="18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0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5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8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162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4.Hafta</w:t>
            </w:r>
          </w:p>
        </w:tc>
        <w:tc>
          <w:tcPr>
            <w:tcW w:w="58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21-25 Mayıs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18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08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Eğitsel ve Mesleki amaçlı bireysel görüşme.                  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Sınav Kaygısını yoğun yaşayan öğrencilerle bireysel görüşme yapılması.</w:t>
            </w:r>
          </w:p>
        </w:tc>
        <w:tc>
          <w:tcPr>
            <w:tcW w:w="250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 Bireysel ya da Grupla Danışma.   .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8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                                                                                             </w:t>
            </w:r>
          </w:p>
        </w:tc>
        <w:tc>
          <w:tcPr>
            <w:tcW w:w="17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C8227B" w:rsidRPr="0027225D">
        <w:trPr>
          <w:trHeight w:val="177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5.Hafta</w:t>
            </w:r>
          </w:p>
        </w:tc>
        <w:tc>
          <w:tcPr>
            <w:tcW w:w="580" w:type="dxa"/>
            <w:shd w:val="clear" w:color="000000" w:fill="FFFFFF"/>
            <w:noWrap/>
            <w:textDirection w:val="btLr"/>
            <w:vAlign w:val="bottom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28 Mayıs - 1 Haziran</w:t>
            </w:r>
          </w:p>
        </w:tc>
        <w:tc>
          <w:tcPr>
            <w:tcW w:w="2240" w:type="dxa"/>
            <w:gridSpan w:val="2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Tüm sınıflar</w:t>
            </w:r>
          </w:p>
        </w:tc>
        <w:tc>
          <w:tcPr>
            <w:tcW w:w="182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Öğrencilere, tatili faydalı  şekilde değerlendirmeyle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 ilgili bilgilendirme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>yapılması.</w:t>
            </w:r>
          </w:p>
        </w:tc>
        <w:tc>
          <w:tcPr>
            <w:tcW w:w="208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Sınav Kaygısını yoğun yaşayan öğrencilerle bireysel görüşme yapılması.</w:t>
            </w:r>
          </w:p>
        </w:tc>
        <w:tc>
          <w:tcPr>
            <w:tcW w:w="250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 Bireysel ya da Grupla Danışma.   .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80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720" w:type="dxa"/>
            <w:shd w:val="clear" w:color="000000" w:fill="FFFFFF"/>
            <w:noWrap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</w:tr>
    </w:tbl>
    <w:p w:rsidR="00C8227B" w:rsidRDefault="00C8227B"/>
    <w:tbl>
      <w:tblPr>
        <w:tblW w:w="13911" w:type="dxa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400"/>
        <w:gridCol w:w="400"/>
        <w:gridCol w:w="714"/>
        <w:gridCol w:w="1118"/>
        <w:gridCol w:w="1152"/>
        <w:gridCol w:w="816"/>
        <w:gridCol w:w="1906"/>
        <w:gridCol w:w="2164"/>
        <w:gridCol w:w="3128"/>
        <w:gridCol w:w="2113"/>
      </w:tblGrid>
      <w:tr w:rsidR="00C8227B" w:rsidRPr="0027225D">
        <w:trPr>
          <w:trHeight w:val="255"/>
        </w:trPr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AY</w:t>
            </w:r>
          </w:p>
        </w:tc>
        <w:tc>
          <w:tcPr>
            <w:tcW w:w="1114" w:type="dxa"/>
            <w:gridSpan w:val="2"/>
            <w:vMerge w:val="restart"/>
            <w:shd w:val="clear" w:color="000000" w:fill="FFFFFF"/>
            <w:textDirection w:val="btLr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 xml:space="preserve"> HAFTA </w:t>
            </w:r>
          </w:p>
        </w:tc>
        <w:tc>
          <w:tcPr>
            <w:tcW w:w="3086" w:type="dxa"/>
            <w:gridSpan w:val="3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Grup Rehberliği</w:t>
            </w:r>
          </w:p>
        </w:tc>
        <w:tc>
          <w:tcPr>
            <w:tcW w:w="1906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Bireysel Planlama</w:t>
            </w:r>
          </w:p>
        </w:tc>
        <w:tc>
          <w:tcPr>
            <w:tcW w:w="2164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Müdahale Hizmetleri</w:t>
            </w:r>
          </w:p>
        </w:tc>
        <w:tc>
          <w:tcPr>
            <w:tcW w:w="3128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Program Geliştirme,                                                                                                                                                                                          Araştırma, Müşavirlik ve Profosyonel Gelişim</w:t>
            </w:r>
          </w:p>
        </w:tc>
        <w:tc>
          <w:tcPr>
            <w:tcW w:w="2113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Diğer</w:t>
            </w:r>
          </w:p>
        </w:tc>
      </w:tr>
      <w:tr w:rsidR="00C8227B" w:rsidRPr="0027225D">
        <w:trPr>
          <w:trHeight w:val="31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4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270" w:type="dxa"/>
            <w:gridSpan w:val="2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Sınıf</w:t>
            </w:r>
          </w:p>
        </w:tc>
        <w:tc>
          <w:tcPr>
            <w:tcW w:w="816" w:type="dxa"/>
            <w:vMerge w:val="restart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Okul</w:t>
            </w:r>
          </w:p>
        </w:tc>
        <w:tc>
          <w:tcPr>
            <w:tcW w:w="1906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6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13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55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4" w:type="dxa"/>
            <w:gridSpan w:val="2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Sınıf Düzeyleri</w:t>
            </w:r>
          </w:p>
        </w:tc>
        <w:tc>
          <w:tcPr>
            <w:tcW w:w="1152" w:type="dxa"/>
            <w:shd w:val="clear" w:color="000000" w:fill="FFFFFF"/>
            <w:vAlign w:val="center"/>
          </w:tcPr>
          <w:p w:rsidR="00C8227B" w:rsidRPr="001C0822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1C082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Kazanım Numarası</w:t>
            </w:r>
          </w:p>
        </w:tc>
        <w:tc>
          <w:tcPr>
            <w:tcW w:w="816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06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64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128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13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C8227B" w:rsidRPr="0027225D">
        <w:trPr>
          <w:trHeight w:val="2205"/>
        </w:trPr>
        <w:tc>
          <w:tcPr>
            <w:tcW w:w="400" w:type="dxa"/>
            <w:vMerge w:val="restart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HAZİRAN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1. Hafta</w:t>
            </w:r>
          </w:p>
        </w:tc>
        <w:tc>
          <w:tcPr>
            <w:tcW w:w="714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4-8 Haziran</w:t>
            </w:r>
          </w:p>
        </w:tc>
        <w:tc>
          <w:tcPr>
            <w:tcW w:w="111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SOSYAL </w:t>
            </w:r>
          </w:p>
        </w:tc>
        <w:tc>
          <w:tcPr>
            <w:tcW w:w="1152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816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06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Sınav Kaygısını yoğun yaşayan öğrencilerle bireysel görüşme yapılması.</w:t>
            </w:r>
          </w:p>
        </w:tc>
        <w:tc>
          <w:tcPr>
            <w:tcW w:w="2164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►Herhangi bir konuda yoğun ihtiyaç gösteren ya da sorun yaşayan veya sorun yaşaması muhtemel risk gruplarındaki öğrencilere yönelik her türlü Bireysel ya da Grupla Danışma.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128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13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C8227B" w:rsidRPr="0027225D">
        <w:trPr>
          <w:trHeight w:val="160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2. Hafta</w:t>
            </w:r>
          </w:p>
        </w:tc>
        <w:tc>
          <w:tcPr>
            <w:tcW w:w="714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11-15 Haziran</w:t>
            </w:r>
          </w:p>
        </w:tc>
        <w:tc>
          <w:tcPr>
            <w:tcW w:w="3086" w:type="dxa"/>
            <w:gridSpan w:val="3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06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64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241" w:type="dxa"/>
            <w:gridSpan w:val="2"/>
            <w:shd w:val="clear" w:color="000000" w:fill="FFFFFF"/>
            <w:vAlign w:val="center"/>
          </w:tcPr>
          <w:p w:rsidR="00C8227B" w:rsidRPr="00EB2833" w:rsidRDefault="00C8227B" w:rsidP="001C08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►Rehberlik ve Psikolojik Danışma Hizmetleri Yürütme Komisyonu Sene Sonu Toplantısı.   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 ►Sınıf Rehber öğretmenlerinin   yıl sonu değerlendirme raporunu hazırlamaları ve çalışma dosyalarıyla birlikte Okul Rehberlik ve Psikolojik Danışma Servisine teslim etmeleri</w:t>
            </w:r>
          </w:p>
        </w:tc>
      </w:tr>
      <w:tr w:rsidR="00C8227B" w:rsidRPr="0027225D">
        <w:trPr>
          <w:trHeight w:val="1890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3. Hafta</w:t>
            </w:r>
          </w:p>
        </w:tc>
        <w:tc>
          <w:tcPr>
            <w:tcW w:w="714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18-22 Haziran</w:t>
            </w:r>
          </w:p>
        </w:tc>
        <w:tc>
          <w:tcPr>
            <w:tcW w:w="3086" w:type="dxa"/>
            <w:gridSpan w:val="3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06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64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241" w:type="dxa"/>
            <w:gridSpan w:val="2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 ►</w:t>
            </w:r>
            <w:r w:rsidRPr="00EB2833">
              <w:rPr>
                <w:rFonts w:ascii="Arial" w:hAnsi="Arial" w:cs="Arial"/>
                <w:sz w:val="20"/>
                <w:szCs w:val="20"/>
                <w:u w:val="single"/>
                <w:lang w:eastAsia="tr-TR"/>
              </w:rPr>
              <w:t>Sınıf Rehber öğretmenlerinin   yıl sonu değerlendirme raporunu hazırlamaları ve çalışma dosyalarıyla birlikte Okul Rehberlik ve Psikolojik Danışma Servisine teslim etmeleri</w:t>
            </w:r>
            <w:r w:rsidRPr="00EB2833">
              <w:rPr>
                <w:rFonts w:ascii="Arial" w:hAnsi="Arial" w:cs="Arial"/>
                <w:sz w:val="20"/>
                <w:szCs w:val="20"/>
                <w:u w:val="single"/>
                <w:lang w:eastAsia="tr-TR"/>
              </w:rPr>
              <w:br/>
            </w:r>
            <w:r w:rsidRPr="00EB2833">
              <w:rPr>
                <w:rFonts w:ascii="Arial" w:hAnsi="Arial" w:cs="Arial"/>
                <w:sz w:val="20"/>
                <w:szCs w:val="20"/>
                <w:u w:val="single"/>
                <w:lang w:eastAsia="tr-TR"/>
              </w:rPr>
              <w:br/>
              <w:t>►Okul rehberlik ve psikolojik danışma hizmetleri yılsonu raporununun hazırlanması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                                                                                                                   </w:t>
            </w:r>
          </w:p>
        </w:tc>
      </w:tr>
      <w:tr w:rsidR="00C8227B" w:rsidRPr="0027225D">
        <w:trPr>
          <w:trHeight w:val="1155"/>
        </w:trPr>
        <w:tc>
          <w:tcPr>
            <w:tcW w:w="400" w:type="dxa"/>
            <w:vMerge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4. Hafta</w:t>
            </w:r>
          </w:p>
        </w:tc>
        <w:tc>
          <w:tcPr>
            <w:tcW w:w="714" w:type="dxa"/>
            <w:shd w:val="clear" w:color="000000" w:fill="FFFFFF"/>
            <w:textDirection w:val="btLr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25-29 Haziran</w:t>
            </w:r>
          </w:p>
        </w:tc>
        <w:tc>
          <w:tcPr>
            <w:tcW w:w="3086" w:type="dxa"/>
            <w:gridSpan w:val="3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06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64" w:type="dxa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241" w:type="dxa"/>
            <w:gridSpan w:val="2"/>
            <w:shd w:val="clear" w:color="000000" w:fill="FFFFFF"/>
            <w:vAlign w:val="center"/>
          </w:tcPr>
          <w:p w:rsidR="00C8227B" w:rsidRPr="00EB2833" w:rsidRDefault="00C8227B" w:rsidP="00EB28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t xml:space="preserve">►Okul rehberlik ve psikolojik danışma hizmetleri yılsonu raporununun Rehberlik ve Araştırma Merkezi Müdürlüğü'ne gönderilmesi  </w:t>
            </w:r>
            <w:r w:rsidRPr="00EB2833">
              <w:rPr>
                <w:rFonts w:ascii="Arial" w:hAnsi="Arial" w:cs="Arial"/>
                <w:sz w:val="20"/>
                <w:szCs w:val="20"/>
                <w:lang w:eastAsia="tr-TR"/>
              </w:rPr>
              <w:br/>
              <w:t xml:space="preserve"> (en geç 29 Haziran 2012 tarihine kadar)                                                                                                     </w:t>
            </w:r>
          </w:p>
        </w:tc>
      </w:tr>
    </w:tbl>
    <w:p w:rsidR="00C8227B" w:rsidRDefault="00C8227B"/>
    <w:p w:rsidR="00C8227B" w:rsidRPr="00590CEA" w:rsidRDefault="00C8227B" w:rsidP="001C0822">
      <w:pPr>
        <w:pStyle w:val="NoSpacing"/>
        <w:rPr>
          <w:rFonts w:ascii="Arial" w:hAnsi="Arial" w:cs="Arial"/>
          <w:sz w:val="20"/>
          <w:szCs w:val="20"/>
        </w:rPr>
      </w:pPr>
      <w:r w:rsidRPr="00590CEA">
        <w:rPr>
          <w:rFonts w:ascii="Arial" w:hAnsi="Arial" w:cs="Arial"/>
          <w:sz w:val="20"/>
          <w:szCs w:val="20"/>
        </w:rPr>
        <w:t>1. - 5. sınıflarda sınıf öğretmeni, planda geçen rehberlik çalışmalarını serbest etkinlik dersinde yapılacak şekilde planlayacaktır.</w:t>
      </w:r>
    </w:p>
    <w:p w:rsidR="00C8227B" w:rsidRPr="00590CEA" w:rsidRDefault="00C8227B" w:rsidP="001C0822">
      <w:pPr>
        <w:pStyle w:val="NoSpacing"/>
        <w:rPr>
          <w:rFonts w:ascii="Arial" w:hAnsi="Arial" w:cs="Arial"/>
          <w:sz w:val="20"/>
          <w:szCs w:val="20"/>
        </w:rPr>
      </w:pPr>
    </w:p>
    <w:p w:rsidR="00C8227B" w:rsidRPr="00590CEA" w:rsidRDefault="00C8227B" w:rsidP="001C0822">
      <w:pPr>
        <w:pStyle w:val="NoSpacing"/>
        <w:rPr>
          <w:rFonts w:ascii="Arial" w:hAnsi="Arial" w:cs="Arial"/>
          <w:sz w:val="20"/>
          <w:szCs w:val="20"/>
        </w:rPr>
      </w:pPr>
      <w:r w:rsidRPr="00590CEA">
        <w:rPr>
          <w:rFonts w:ascii="Arial" w:hAnsi="Arial" w:cs="Arial"/>
          <w:sz w:val="20"/>
          <w:szCs w:val="20"/>
        </w:rPr>
        <w:t>Not : Bandırma Rehberlik ve Araştırma Merkezi Çerçeve Planı Esas Alınarak Hazırlanmıştır.</w:t>
      </w:r>
    </w:p>
    <w:p w:rsidR="00C8227B" w:rsidRPr="00590CEA" w:rsidRDefault="00C8227B" w:rsidP="001C0822">
      <w:pPr>
        <w:pStyle w:val="NoSpacing"/>
        <w:rPr>
          <w:rFonts w:ascii="Arial" w:hAnsi="Arial" w:cs="Arial"/>
          <w:sz w:val="20"/>
          <w:szCs w:val="20"/>
        </w:rPr>
      </w:pPr>
    </w:p>
    <w:p w:rsidR="00C8227B" w:rsidRPr="00590CEA" w:rsidRDefault="00C8227B" w:rsidP="001C0822">
      <w:pPr>
        <w:pStyle w:val="NoSpacing"/>
        <w:rPr>
          <w:rFonts w:ascii="Arial" w:hAnsi="Arial" w:cs="Arial"/>
          <w:sz w:val="20"/>
          <w:szCs w:val="20"/>
        </w:rPr>
      </w:pPr>
    </w:p>
    <w:p w:rsidR="00C8227B" w:rsidRPr="00590CEA" w:rsidRDefault="00C8227B" w:rsidP="001C0822">
      <w:pPr>
        <w:pStyle w:val="NoSpacing"/>
        <w:rPr>
          <w:rFonts w:ascii="Arial" w:hAnsi="Arial" w:cs="Arial"/>
          <w:sz w:val="20"/>
          <w:szCs w:val="20"/>
        </w:rPr>
      </w:pPr>
    </w:p>
    <w:p w:rsidR="00C8227B" w:rsidRPr="00590CEA" w:rsidRDefault="00C8227B" w:rsidP="001C0822">
      <w:pPr>
        <w:pStyle w:val="NoSpacing"/>
        <w:rPr>
          <w:rFonts w:ascii="Arial" w:hAnsi="Arial" w:cs="Arial"/>
          <w:sz w:val="20"/>
          <w:szCs w:val="20"/>
        </w:rPr>
      </w:pPr>
      <w:r w:rsidRPr="00590CEA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590CEA">
        <w:rPr>
          <w:rFonts w:ascii="Arial" w:hAnsi="Arial" w:cs="Arial"/>
          <w:sz w:val="20"/>
          <w:szCs w:val="20"/>
        </w:rPr>
        <w:t xml:space="preserve">  19/09/2011</w:t>
      </w:r>
    </w:p>
    <w:p w:rsidR="00C8227B" w:rsidRPr="00590CEA" w:rsidRDefault="00C8227B" w:rsidP="001C0822">
      <w:pPr>
        <w:pStyle w:val="NoSpacing"/>
        <w:rPr>
          <w:rFonts w:ascii="Arial" w:hAnsi="Arial" w:cs="Arial"/>
          <w:sz w:val="20"/>
          <w:szCs w:val="20"/>
        </w:rPr>
      </w:pP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  <w:t xml:space="preserve">         Uygundur</w:t>
      </w:r>
    </w:p>
    <w:p w:rsidR="00C8227B" w:rsidRPr="00590CEA" w:rsidRDefault="00C8227B" w:rsidP="001C0822">
      <w:pPr>
        <w:pStyle w:val="NoSpacing"/>
        <w:rPr>
          <w:rFonts w:ascii="Arial" w:hAnsi="Arial" w:cs="Arial"/>
          <w:sz w:val="20"/>
          <w:szCs w:val="20"/>
        </w:rPr>
      </w:pPr>
    </w:p>
    <w:p w:rsidR="00C8227B" w:rsidRPr="00590CEA" w:rsidRDefault="00C8227B" w:rsidP="001C0822">
      <w:pPr>
        <w:pStyle w:val="NoSpacing"/>
        <w:rPr>
          <w:rFonts w:ascii="Arial" w:hAnsi="Arial" w:cs="Arial"/>
          <w:sz w:val="20"/>
          <w:szCs w:val="20"/>
        </w:rPr>
      </w:pP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</w:p>
    <w:p w:rsidR="00C8227B" w:rsidRPr="00590CEA" w:rsidRDefault="00C8227B" w:rsidP="001C0822">
      <w:pPr>
        <w:pStyle w:val="NoSpacing"/>
        <w:rPr>
          <w:rFonts w:ascii="Arial" w:hAnsi="Arial" w:cs="Arial"/>
          <w:sz w:val="20"/>
          <w:szCs w:val="20"/>
        </w:rPr>
      </w:pPr>
    </w:p>
    <w:p w:rsidR="00C8227B" w:rsidRPr="00590CEA" w:rsidRDefault="00C8227B" w:rsidP="001C0822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590CEA">
        <w:rPr>
          <w:rFonts w:ascii="Arial" w:hAnsi="Arial" w:cs="Arial"/>
          <w:sz w:val="20"/>
          <w:szCs w:val="20"/>
        </w:rPr>
        <w:t>Ümit DOĞAN</w:t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  <w:r w:rsidRPr="00590C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</w:t>
      </w:r>
      <w:r w:rsidRPr="00590CEA">
        <w:rPr>
          <w:rFonts w:ascii="Arial" w:hAnsi="Arial" w:cs="Arial"/>
          <w:sz w:val="20"/>
          <w:szCs w:val="20"/>
        </w:rPr>
        <w:t xml:space="preserve">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590CEA">
        <w:rPr>
          <w:rFonts w:ascii="Arial" w:hAnsi="Arial" w:cs="Arial"/>
          <w:sz w:val="20"/>
          <w:szCs w:val="20"/>
        </w:rPr>
        <w:t>Kazım PINAR</w:t>
      </w:r>
    </w:p>
    <w:p w:rsidR="00C8227B" w:rsidRPr="00590CEA" w:rsidRDefault="00C8227B" w:rsidP="001C0822">
      <w:pPr>
        <w:pStyle w:val="NoSpacing"/>
        <w:rPr>
          <w:rFonts w:ascii="Arial" w:hAnsi="Arial" w:cs="Arial"/>
          <w:sz w:val="20"/>
          <w:szCs w:val="20"/>
        </w:rPr>
      </w:pPr>
      <w:r w:rsidRPr="00590CEA">
        <w:rPr>
          <w:rFonts w:ascii="Arial" w:hAnsi="Arial" w:cs="Arial"/>
          <w:sz w:val="20"/>
          <w:szCs w:val="20"/>
        </w:rPr>
        <w:t>Rehber Öğretmen</w:t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  <w:t xml:space="preserve">             </w:t>
      </w:r>
      <w:r w:rsidRPr="00590CEA">
        <w:rPr>
          <w:rFonts w:ascii="Arial" w:hAnsi="Arial" w:cs="Arial"/>
          <w:sz w:val="20"/>
          <w:szCs w:val="20"/>
        </w:rPr>
        <w:tab/>
      </w:r>
      <w:r w:rsidRPr="00590CEA">
        <w:rPr>
          <w:rFonts w:ascii="Arial" w:hAnsi="Arial" w:cs="Arial"/>
          <w:sz w:val="20"/>
          <w:szCs w:val="20"/>
        </w:rPr>
        <w:tab/>
        <w:t xml:space="preserve">                                    Okul Müdürü</w:t>
      </w:r>
    </w:p>
    <w:p w:rsidR="00C8227B" w:rsidRDefault="00C8227B"/>
    <w:sectPr w:rsidR="00C8227B" w:rsidSect="00D945CD">
      <w:pgSz w:w="16838" w:h="11906" w:orient="landscape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2833"/>
    <w:rsid w:val="001C0822"/>
    <w:rsid w:val="0020632F"/>
    <w:rsid w:val="0027225D"/>
    <w:rsid w:val="00330EA5"/>
    <w:rsid w:val="003E05B7"/>
    <w:rsid w:val="00564D5E"/>
    <w:rsid w:val="00590CEA"/>
    <w:rsid w:val="006E143B"/>
    <w:rsid w:val="008E789A"/>
    <w:rsid w:val="00BE417E"/>
    <w:rsid w:val="00C8227B"/>
    <w:rsid w:val="00D945CD"/>
    <w:rsid w:val="00EB2833"/>
    <w:rsid w:val="00FE1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43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B2833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E1E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D12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40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12</Pages>
  <Words>4049</Words>
  <Characters>23081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2011-09-20T11:09:00Z</cp:lastPrinted>
  <dcterms:created xsi:type="dcterms:W3CDTF">2011-09-19T21:50:00Z</dcterms:created>
  <dcterms:modified xsi:type="dcterms:W3CDTF">2011-09-20T11:09:00Z</dcterms:modified>
</cp:coreProperties>
</file>